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7883A783" w:rsidR="00A729F5" w:rsidRPr="00DA12F7" w:rsidRDefault="00A729F5" w:rsidP="00A729F5">
      <w:pPr>
        <w:tabs>
          <w:tab w:val="right" w:pos="9630"/>
        </w:tabs>
        <w:spacing w:after="0"/>
      </w:pPr>
      <w:r w:rsidRPr="00DA12F7">
        <w:rPr>
          <w:rFonts w:ascii="Arial" w:hAnsi="Arial" w:cs="Arial"/>
          <w:b/>
          <w:sz w:val="24"/>
        </w:rPr>
        <w:t xml:space="preserve">3GPP TSG RAN WG1 </w:t>
      </w:r>
      <w:r w:rsidR="00FF00B6">
        <w:rPr>
          <w:rFonts w:ascii="Arial" w:hAnsi="Arial" w:cs="Arial"/>
          <w:b/>
          <w:sz w:val="24"/>
        </w:rPr>
        <w:t>#9</w:t>
      </w:r>
      <w:r w:rsidR="00164A74">
        <w:rPr>
          <w:rFonts w:ascii="Arial" w:hAnsi="Arial" w:cs="Arial"/>
          <w:b/>
          <w:sz w:val="24"/>
        </w:rPr>
        <w:t>1</w:t>
      </w:r>
      <w:r w:rsidRPr="00DA12F7">
        <w:rPr>
          <w:rFonts w:ascii="Arial" w:hAnsi="Arial" w:cs="Arial"/>
          <w:b/>
          <w:sz w:val="24"/>
        </w:rPr>
        <w:tab/>
        <w:t>R1-</w:t>
      </w:r>
      <w:r w:rsidR="002352E8" w:rsidRPr="002352E8">
        <w:rPr>
          <w:rFonts w:ascii="Arial" w:hAnsi="Arial" w:cs="Arial"/>
          <w:b/>
          <w:sz w:val="24"/>
        </w:rPr>
        <w:t>1720693</w:t>
      </w:r>
    </w:p>
    <w:p w14:paraId="0C2D9163" w14:textId="061086D0" w:rsidR="00A729F5" w:rsidRPr="00DA12F7" w:rsidRDefault="00164A74" w:rsidP="00A729F5">
      <w:pPr>
        <w:tabs>
          <w:tab w:val="right" w:pos="9630"/>
        </w:tabs>
        <w:spacing w:after="0"/>
        <w:rPr>
          <w:rFonts w:ascii="Arial" w:hAnsi="Arial" w:cs="Arial"/>
          <w:b/>
          <w:sz w:val="24"/>
          <w:szCs w:val="24"/>
        </w:rPr>
      </w:pPr>
      <w:r w:rsidRPr="00FA5DF2">
        <w:rPr>
          <w:rFonts w:ascii="Arial" w:hAnsi="Arial" w:cs="Arial"/>
          <w:b/>
          <w:sz w:val="24"/>
          <w:szCs w:val="24"/>
        </w:rPr>
        <w:t xml:space="preserve">Reno, </w:t>
      </w:r>
      <w:r w:rsidR="002352E8">
        <w:rPr>
          <w:rFonts w:ascii="Arial" w:hAnsi="Arial" w:cs="Arial"/>
          <w:b/>
          <w:sz w:val="24"/>
          <w:szCs w:val="24"/>
        </w:rPr>
        <w:t xml:space="preserve">NV, </w:t>
      </w:r>
      <w:r w:rsidRPr="00FA5DF2">
        <w:rPr>
          <w:rFonts w:ascii="Arial" w:hAnsi="Arial" w:cs="Arial"/>
          <w:b/>
          <w:sz w:val="24"/>
          <w:szCs w:val="24"/>
        </w:rPr>
        <w:t>USA</w:t>
      </w:r>
      <w:r w:rsidR="00FC6C9B" w:rsidRPr="00AB5E39">
        <w:rPr>
          <w:rFonts w:ascii="Arial" w:hAnsi="Arial" w:cs="Arial"/>
          <w:b/>
          <w:sz w:val="24"/>
          <w:szCs w:val="24"/>
        </w:rPr>
        <w:t xml:space="preserve">, </w:t>
      </w:r>
      <w:r w:rsidR="009A5812">
        <w:rPr>
          <w:rFonts w:ascii="Arial" w:hAnsi="Arial" w:cs="Arial"/>
          <w:b/>
          <w:sz w:val="24"/>
          <w:szCs w:val="24"/>
        </w:rPr>
        <w:t xml:space="preserve">November 27th </w:t>
      </w:r>
      <w:r w:rsidRPr="00FA5DF2">
        <w:rPr>
          <w:rFonts w:ascii="Arial" w:hAnsi="Arial" w:cs="Arial"/>
          <w:b/>
          <w:sz w:val="24"/>
          <w:szCs w:val="24"/>
        </w:rPr>
        <w:t>– December 1st 2017</w:t>
      </w:r>
    </w:p>
    <w:p w14:paraId="43B7F87B" w14:textId="77777777" w:rsidR="0068226B" w:rsidRPr="000A64D8" w:rsidRDefault="0068226B" w:rsidP="00480B03">
      <w:pPr>
        <w:pStyle w:val="Footer"/>
        <w:jc w:val="both"/>
        <w:rPr>
          <w:noProof w:val="0"/>
        </w:rPr>
      </w:pPr>
      <w:bookmarkStart w:id="0" w:name="_GoBack"/>
    </w:p>
    <w:bookmarkEnd w:id="0"/>
    <w:p w14:paraId="43B7F87C" w14:textId="17661E2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F00B6">
        <w:rPr>
          <w:rFonts w:ascii="Arial" w:hAnsi="Arial"/>
          <w:sz w:val="24"/>
        </w:rPr>
        <w:t>7</w:t>
      </w:r>
      <w:r w:rsidR="00955C57">
        <w:rPr>
          <w:rFonts w:ascii="Arial" w:hAnsi="Arial"/>
          <w:sz w:val="24"/>
        </w:rPr>
        <w:t>.3.</w:t>
      </w:r>
      <w:r w:rsidR="008708B4">
        <w:rPr>
          <w:rFonts w:ascii="Arial" w:hAnsi="Arial"/>
          <w:sz w:val="24"/>
        </w:rPr>
        <w:t>4</w:t>
      </w:r>
      <w:r w:rsidR="00FF00B6">
        <w:rPr>
          <w:rFonts w:ascii="Arial" w:hAnsi="Arial"/>
          <w:sz w:val="24"/>
        </w:rPr>
        <w:t>.</w:t>
      </w:r>
      <w:r w:rsidR="00FC6C9B">
        <w:rPr>
          <w:rFonts w:ascii="Arial" w:hAnsi="Arial"/>
          <w:sz w:val="24"/>
        </w:rPr>
        <w:t>1</w:t>
      </w:r>
    </w:p>
    <w:p w14:paraId="43B7F87D" w14:textId="7D1B9A3C"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100B7F2"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F00B6">
        <w:rPr>
          <w:rFonts w:ascii="Arial" w:hAnsi="Arial"/>
          <w:sz w:val="22"/>
        </w:rPr>
        <w:t xml:space="preserve">Open Issues on </w:t>
      </w:r>
      <w:r w:rsidR="005F76BE">
        <w:rPr>
          <w:rFonts w:ascii="Arial" w:hAnsi="Arial"/>
          <w:sz w:val="24"/>
          <w:szCs w:val="24"/>
        </w:rPr>
        <w:t>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5F9B6AB3" w14:textId="139D6E1F" w:rsidR="00E4038C" w:rsidRDefault="007429CA" w:rsidP="00E4038C">
      <w:pPr>
        <w:pStyle w:val="Heading1"/>
        <w:textAlignment w:val="auto"/>
      </w:pPr>
      <w:r>
        <w:t>Background</w:t>
      </w:r>
    </w:p>
    <w:p w14:paraId="7B7D4EBF" w14:textId="44253EE5" w:rsidR="007429CA" w:rsidRDefault="007429CA" w:rsidP="007429CA">
      <w:pPr>
        <w:jc w:val="both"/>
        <w:rPr>
          <w:szCs w:val="22"/>
        </w:rPr>
      </w:pPr>
      <w:r>
        <w:rPr>
          <w:szCs w:val="22"/>
        </w:rPr>
        <w:t>In RAN1 #86bis meeting, bandwidth adaptation facilitating DL control information monitoring over a narrower bandwidth was agreed. The motivation was primarily driven by UE power saving.</w:t>
      </w:r>
      <w:r w:rsidRPr="00BC3BB2">
        <w:rPr>
          <w:szCs w:val="22"/>
        </w:rPr>
        <w:t xml:space="preserve"> </w:t>
      </w:r>
      <w:r>
        <w:rPr>
          <w:szCs w:val="22"/>
        </w:rPr>
        <w:t>In the same meeting, support for cross-slot scheduling for DL was also agreed.</w:t>
      </w:r>
      <w:r>
        <w:rPr>
          <w:szCs w:val="22"/>
        </w:rPr>
        <w:fldChar w:fldCharType="begin"/>
      </w:r>
      <w:r>
        <w:rPr>
          <w:szCs w:val="22"/>
        </w:rPr>
        <w:instrText xml:space="preserve"> REF _Ref489663439 \r \h </w:instrText>
      </w:r>
      <w:r>
        <w:rPr>
          <w:szCs w:val="22"/>
        </w:rPr>
      </w:r>
      <w:r>
        <w:rPr>
          <w:szCs w:val="22"/>
        </w:rPr>
        <w:fldChar w:fldCharType="separate"/>
      </w:r>
      <w:r w:rsidR="007E052D">
        <w:rPr>
          <w:szCs w:val="22"/>
        </w:rPr>
        <w:t>[1]</w:t>
      </w:r>
      <w:r>
        <w:rPr>
          <w:szCs w:val="22"/>
        </w:rPr>
        <w:fldChar w:fldCharType="end"/>
      </w:r>
    </w:p>
    <w:p w14:paraId="79C31F29" w14:textId="16955611" w:rsidR="007429CA" w:rsidRPr="009F14F1" w:rsidRDefault="007429CA" w:rsidP="009F14F1">
      <w:pPr>
        <w:jc w:val="both"/>
        <w:rPr>
          <w:szCs w:val="22"/>
        </w:rPr>
      </w:pPr>
      <w:r>
        <w:rPr>
          <w:szCs w:val="22"/>
        </w:rPr>
        <w:t>The term “bandwidth-part” (BWP) was introduced to refer to the portion of the bandwidth within which the UE operates.</w:t>
      </w:r>
    </w:p>
    <w:p w14:paraId="41570371" w14:textId="331BCF9A" w:rsidR="007429CA" w:rsidRDefault="00142FBC" w:rsidP="00E4038C">
      <w:pPr>
        <w:spacing w:after="120"/>
      </w:pPr>
      <w:r>
        <w:t xml:space="preserve">In this contribution, </w:t>
      </w:r>
      <w:r w:rsidR="0038040A">
        <w:t xml:space="preserve">we will review </w:t>
      </w:r>
      <w:r w:rsidR="00D00096">
        <w:t xml:space="preserve">some aspects of UE power saving </w:t>
      </w:r>
      <w:r w:rsidR="00793319">
        <w:t>and the connections to</w:t>
      </w:r>
      <w:r w:rsidR="00D00096">
        <w:t xml:space="preserve"> BWP, and discuss </w:t>
      </w:r>
      <w:r>
        <w:t xml:space="preserve">some of the </w:t>
      </w:r>
      <w:r w:rsidR="00D00096">
        <w:t xml:space="preserve">remaining </w:t>
      </w:r>
      <w:r>
        <w:t>issues on BWP.</w:t>
      </w:r>
      <w:r w:rsidR="002F1D03">
        <w:t xml:space="preserve"> This is a new contribution.</w:t>
      </w:r>
    </w:p>
    <w:p w14:paraId="115B1C34" w14:textId="4D1EA3D1" w:rsidR="00CF0EA3" w:rsidRDefault="00D021B4" w:rsidP="00CF0EA3">
      <w:pPr>
        <w:pStyle w:val="Heading1"/>
      </w:pPr>
      <w:r>
        <w:t>Discussion</w:t>
      </w:r>
    </w:p>
    <w:p w14:paraId="45CA5DA2" w14:textId="6D568F9B" w:rsidR="00B14994" w:rsidRDefault="00B14994" w:rsidP="002B15CF">
      <w:pPr>
        <w:pStyle w:val="Heading2"/>
      </w:pPr>
      <w:r>
        <w:t>UE Power Saving</w:t>
      </w:r>
      <w:r w:rsidR="0055228D">
        <w:t xml:space="preserve"> in Active State</w:t>
      </w:r>
    </w:p>
    <w:p w14:paraId="2CD00CFE" w14:textId="5F86E839" w:rsidR="008707D1" w:rsidRPr="008707D1" w:rsidRDefault="008707D1" w:rsidP="008707D1">
      <w:pPr>
        <w:rPr>
          <w:lang w:val="en-GB"/>
        </w:rPr>
      </w:pPr>
      <w:r>
        <w:rPr>
          <w:lang w:val="en-GB"/>
        </w:rPr>
        <w:t>(</w:t>
      </w:r>
      <w:r w:rsidRPr="008707D1">
        <w:rPr>
          <w:i/>
          <w:lang w:val="en-GB"/>
        </w:rPr>
        <w:t xml:space="preserve">This section is </w:t>
      </w:r>
      <w:r w:rsidR="00D4039F">
        <w:rPr>
          <w:i/>
          <w:lang w:val="en-GB"/>
        </w:rPr>
        <w:t xml:space="preserve">a </w:t>
      </w:r>
      <w:r w:rsidRPr="008707D1">
        <w:rPr>
          <w:i/>
          <w:lang w:val="en-GB"/>
        </w:rPr>
        <w:t>resubmission</w:t>
      </w:r>
      <w:r w:rsidR="009535B7">
        <w:rPr>
          <w:i/>
          <w:lang w:val="en-GB"/>
        </w:rPr>
        <w:t xml:space="preserve"> with slight revision</w:t>
      </w:r>
      <w:r>
        <w:rPr>
          <w:lang w:val="en-GB"/>
        </w:rPr>
        <w:t>)</w:t>
      </w:r>
    </w:p>
    <w:p w14:paraId="0D3B58A4" w14:textId="4410206A" w:rsidR="002B1015" w:rsidRDefault="002B1015" w:rsidP="002B1015">
      <w:pPr>
        <w:rPr>
          <w:lang w:val="en-GB"/>
        </w:rPr>
      </w:pPr>
      <w:r>
        <w:rPr>
          <w:lang w:val="en-GB"/>
        </w:rPr>
        <w:t xml:space="preserve">One of the main motivations for bandwidth part is UE power saving. It is primarily focused on adaptation of frequency domain bandwidth to optimize for power consumption. </w:t>
      </w:r>
      <w:r w:rsidR="00984235">
        <w:rPr>
          <w:lang w:val="en-GB"/>
        </w:rPr>
        <w:t xml:space="preserve">As </w:t>
      </w:r>
      <w:r>
        <w:rPr>
          <w:lang w:val="en-GB"/>
        </w:rPr>
        <w:t>the configuration and signalling framework</w:t>
      </w:r>
      <w:r w:rsidR="00984235">
        <w:rPr>
          <w:lang w:val="en-GB"/>
        </w:rPr>
        <w:t xml:space="preserve"> for BWP is taking shape</w:t>
      </w:r>
      <w:r>
        <w:rPr>
          <w:lang w:val="en-GB"/>
        </w:rPr>
        <w:t xml:space="preserve">, support for time-domain power saving techniques should also be considered. </w:t>
      </w:r>
      <w:r w:rsidR="000B3838">
        <w:rPr>
          <w:lang w:val="en-GB"/>
        </w:rPr>
        <w:t>From UE power saving and implementation perspective, frequency-domain and time-domain techniques should be jointly considered, b</w:t>
      </w:r>
      <w:r w:rsidR="009561E9">
        <w:rPr>
          <w:lang w:val="en-GB"/>
        </w:rPr>
        <w:t xml:space="preserve">ecause the voltage, clock frequency, and </w:t>
      </w:r>
      <w:r w:rsidR="000B3838">
        <w:rPr>
          <w:lang w:val="en-GB"/>
        </w:rPr>
        <w:t xml:space="preserve">hardware throughput design are often intertwined. </w:t>
      </w:r>
      <w:r>
        <w:rPr>
          <w:lang w:val="en-GB"/>
        </w:rPr>
        <w:t xml:space="preserve">If these can be integrated, NR would have </w:t>
      </w:r>
      <w:r w:rsidR="009561E9">
        <w:rPr>
          <w:lang w:val="en-GB"/>
        </w:rPr>
        <w:t xml:space="preserve">a common </w:t>
      </w:r>
      <w:r>
        <w:rPr>
          <w:lang w:val="en-GB"/>
        </w:rPr>
        <w:t>framework for UE power saving, which would</w:t>
      </w:r>
      <w:r w:rsidR="00913EAE">
        <w:rPr>
          <w:lang w:val="en-GB"/>
        </w:rPr>
        <w:t xml:space="preserve"> significantly</w:t>
      </w:r>
      <w:r>
        <w:rPr>
          <w:lang w:val="en-GB"/>
        </w:rPr>
        <w:t xml:space="preserve"> decrease the risk that the </w:t>
      </w:r>
      <w:r w:rsidR="00DF6238">
        <w:rPr>
          <w:lang w:val="en-GB"/>
        </w:rPr>
        <w:t xml:space="preserve">devices built to support </w:t>
      </w:r>
      <w:r>
        <w:rPr>
          <w:lang w:val="en-GB"/>
        </w:rPr>
        <w:t>the first release of NR would be inferior in terms of UE power efficiency compared to LTE.</w:t>
      </w:r>
    </w:p>
    <w:p w14:paraId="2F459A5E" w14:textId="77777777" w:rsidR="002B1015" w:rsidRPr="002B1015" w:rsidRDefault="002B1015" w:rsidP="002B1015">
      <w:pPr>
        <w:rPr>
          <w:lang w:val="en-GB"/>
        </w:rPr>
      </w:pPr>
    </w:p>
    <w:p w14:paraId="13119B37" w14:textId="22DB70F6" w:rsidR="00B14994" w:rsidRDefault="00B14994" w:rsidP="00B14994">
      <w:pPr>
        <w:pStyle w:val="Heading3"/>
      </w:pPr>
      <w:r>
        <w:t xml:space="preserve">PDCCH Monitoring </w:t>
      </w:r>
      <w:r w:rsidR="00AE169D">
        <w:t xml:space="preserve">Occasion </w:t>
      </w:r>
      <w:r>
        <w:t>Periodicity and Scheduling Parameter k0</w:t>
      </w:r>
    </w:p>
    <w:p w14:paraId="257C5A15" w14:textId="2A8E570F" w:rsidR="00B14994" w:rsidRPr="00135737" w:rsidRDefault="00B14994" w:rsidP="00B14994">
      <w:pPr>
        <w:rPr>
          <w:b/>
          <w:u w:val="single"/>
          <w:lang w:val="en-GB"/>
        </w:rPr>
      </w:pPr>
      <w:r w:rsidRPr="00135737">
        <w:rPr>
          <w:b/>
          <w:u w:val="single"/>
          <w:lang w:val="en-GB"/>
        </w:rPr>
        <w:t xml:space="preserve">PDCCH Monitoring </w:t>
      </w:r>
      <w:r w:rsidR="00AE169D">
        <w:rPr>
          <w:b/>
          <w:u w:val="single"/>
          <w:lang w:val="en-GB"/>
        </w:rPr>
        <w:t xml:space="preserve">Occasion </w:t>
      </w:r>
      <w:r w:rsidRPr="00135737">
        <w:rPr>
          <w:b/>
          <w:u w:val="single"/>
          <w:lang w:val="en-GB"/>
        </w:rPr>
        <w:t>Periodicity</w:t>
      </w:r>
    </w:p>
    <w:p w14:paraId="2E98ADF3" w14:textId="70158C1E" w:rsidR="00B14994" w:rsidRDefault="00B14994" w:rsidP="00B14994">
      <w:pPr>
        <w:rPr>
          <w:lang w:val="en-GB"/>
        </w:rPr>
      </w:pPr>
      <w:r>
        <w:rPr>
          <w:lang w:val="en-GB"/>
        </w:rPr>
        <w:t xml:space="preserve">Monitoring PDCCH in every slot facilitates the smallest scheduling latency. Generally, there is a tradeoff between latency and power consumption. </w:t>
      </w:r>
      <w:r w:rsidR="00785AF5">
        <w:rPr>
          <w:lang w:val="en-GB"/>
        </w:rPr>
        <w:t xml:space="preserve">With longer time interval between PDCCH occasions, in addition to the direct gain from duty cycle reduction, UE implementation may be able to go into deeper sleep in between. </w:t>
      </w:r>
      <w:r>
        <w:rPr>
          <w:lang w:val="en-GB"/>
        </w:rPr>
        <w:t xml:space="preserve">The PDCCH monitoring </w:t>
      </w:r>
      <w:r w:rsidR="00AE169D">
        <w:rPr>
          <w:lang w:val="en-GB"/>
        </w:rPr>
        <w:t xml:space="preserve">occasion </w:t>
      </w:r>
      <w:r>
        <w:rPr>
          <w:lang w:val="en-GB"/>
        </w:rPr>
        <w:t xml:space="preserve">periodicity should be configurable to a multiple of slots to allow this tradeoff. Especially for very short slot duration (e.g. for 120kHz SCS, slot duration is only 0.125 milliseconds), gNB and UE can agree that PDCCH should be monitored only at certain slot periodicity, even during active state, in order to save power. </w:t>
      </w:r>
      <w:r w:rsidDel="00785AF5">
        <w:rPr>
          <w:lang w:val="en-GB"/>
        </w:rPr>
        <w:t>One drawback is that some slots may not be schedulable.</w:t>
      </w:r>
    </w:p>
    <w:p w14:paraId="54F0C252" w14:textId="135C0B78" w:rsidR="009B63EA" w:rsidRDefault="009B63EA" w:rsidP="009B63EA">
      <w:pPr>
        <w:pStyle w:val="Caption"/>
        <w:rPr>
          <w:b w:val="0"/>
          <w:lang w:val="en-GB"/>
        </w:rPr>
      </w:pPr>
      <w:bookmarkStart w:id="3" w:name="_Toc494572743"/>
      <w:bookmarkStart w:id="4" w:name="_Toc494577096"/>
      <w:bookmarkStart w:id="5" w:name="_Toc494577147"/>
      <w:bookmarkStart w:id="6" w:name="_Toc494577215"/>
      <w:bookmarkStart w:id="7" w:name="_Toc494705620"/>
      <w:bookmarkStart w:id="8" w:name="_Toc494706195"/>
      <w:bookmarkStart w:id="9" w:name="_Toc494706597"/>
      <w:bookmarkStart w:id="10" w:name="_Toc494718919"/>
      <w:bookmarkStart w:id="11" w:name="_Toc494718941"/>
      <w:bookmarkStart w:id="12" w:name="_Toc494741484"/>
      <w:bookmarkStart w:id="13" w:name="_Toc498634109"/>
      <w:bookmarkStart w:id="14" w:name="_Toc498648440"/>
      <w:bookmarkStart w:id="15" w:name="_Toc498648603"/>
      <w:bookmarkStart w:id="16" w:name="_Toc498701139"/>
      <w:bookmarkStart w:id="17" w:name="_Toc498702931"/>
      <w:bookmarkStart w:id="18" w:name="_Toc498711154"/>
      <w:bookmarkStart w:id="19" w:name="_Toc498712631"/>
      <w:bookmarkStart w:id="20" w:name="_Toc498712699"/>
      <w:bookmarkStart w:id="21" w:name="_Toc498714471"/>
      <w:bookmarkStart w:id="22" w:name="_Toc498715957"/>
      <w:bookmarkStart w:id="23" w:name="_Toc498716631"/>
      <w:bookmarkStart w:id="24" w:name="_Toc498717160"/>
      <w:bookmarkStart w:id="25" w:name="_Toc498717275"/>
      <w:bookmarkStart w:id="26" w:name="_Toc498717521"/>
      <w:bookmarkStart w:id="27" w:name="_Toc498720171"/>
      <w:r>
        <w:t xml:space="preserve">Observation </w:t>
      </w:r>
      <w:r w:rsidR="00087462">
        <w:fldChar w:fldCharType="begin"/>
      </w:r>
      <w:r w:rsidR="00087462">
        <w:instrText xml:space="preserve"> SEQ Observation \* ARABIC </w:instrText>
      </w:r>
      <w:r w:rsidR="00087462">
        <w:fldChar w:fldCharType="separate"/>
      </w:r>
      <w:r w:rsidR="007E052D">
        <w:rPr>
          <w:noProof/>
        </w:rPr>
        <w:t>1</w:t>
      </w:r>
      <w:r w:rsidR="00087462">
        <w:rPr>
          <w:noProof/>
        </w:rPr>
        <w:fldChar w:fldCharType="end"/>
      </w:r>
      <w:r>
        <w:t xml:space="preserve">: </w:t>
      </w:r>
      <w:r>
        <w:rPr>
          <w:lang w:val="en-GB"/>
        </w:rPr>
        <w:t>Larger PDCCH monitoring</w:t>
      </w:r>
      <w:r w:rsidR="00AE169D">
        <w:rPr>
          <w:lang w:val="en-GB"/>
        </w:rPr>
        <w:t xml:space="preserve"> occasion</w:t>
      </w:r>
      <w:r>
        <w:rPr>
          <w:lang w:val="en-GB"/>
        </w:rPr>
        <w:t xml:space="preserve"> periodicity reduces power consumption due to reduced duty cycle.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3A00DBA" w14:textId="4507879C" w:rsidR="000B5E13" w:rsidRDefault="00B14994" w:rsidP="00B14994">
      <w:pPr>
        <w:rPr>
          <w:lang w:val="en-GB"/>
        </w:rPr>
      </w:pPr>
      <w:r>
        <w:rPr>
          <w:lang w:val="en-GB"/>
        </w:rPr>
        <w:t>RAN1 has already agreed that at least one CORESET is configur</w:t>
      </w:r>
      <w:r w:rsidR="00917E0B">
        <w:rPr>
          <w:lang w:val="en-GB"/>
        </w:rPr>
        <w:t xml:space="preserve">ed per BWP </w:t>
      </w:r>
      <w:r w:rsidR="00917E0B">
        <w:rPr>
          <w:lang w:val="en-GB"/>
        </w:rPr>
        <w:fldChar w:fldCharType="begin"/>
      </w:r>
      <w:r w:rsidR="00917E0B">
        <w:rPr>
          <w:lang w:val="en-GB"/>
        </w:rPr>
        <w:instrText xml:space="preserve"> REF _Ref494545744 \r \h </w:instrText>
      </w:r>
      <w:r w:rsidR="00917E0B">
        <w:rPr>
          <w:lang w:val="en-GB"/>
        </w:rPr>
      </w:r>
      <w:r w:rsidR="00917E0B">
        <w:rPr>
          <w:lang w:val="en-GB"/>
        </w:rPr>
        <w:fldChar w:fldCharType="separate"/>
      </w:r>
      <w:r w:rsidR="007E052D">
        <w:rPr>
          <w:lang w:val="en-GB"/>
        </w:rPr>
        <w:t>[6]</w:t>
      </w:r>
      <w:r w:rsidR="00917E0B">
        <w:rPr>
          <w:lang w:val="en-GB"/>
        </w:rPr>
        <w:fldChar w:fldCharType="end"/>
      </w:r>
      <w:r w:rsidR="00917E0B">
        <w:rPr>
          <w:lang w:val="en-GB"/>
        </w:rPr>
        <w:t>.</w:t>
      </w:r>
      <w:r>
        <w:rPr>
          <w:lang w:val="en-GB"/>
        </w:rPr>
        <w:t xml:space="preserve"> PDCCH monitoring </w:t>
      </w:r>
      <w:r w:rsidR="00AE169D">
        <w:rPr>
          <w:lang w:val="en-GB"/>
        </w:rPr>
        <w:t xml:space="preserve">occasion </w:t>
      </w:r>
      <w:r>
        <w:rPr>
          <w:lang w:val="en-GB"/>
        </w:rPr>
        <w:t>periodicity is an attribute of CORESET configuration. Therefore it is already implied that PDCCH monitoring</w:t>
      </w:r>
      <w:r w:rsidR="00AE169D">
        <w:rPr>
          <w:lang w:val="en-GB"/>
        </w:rPr>
        <w:t xml:space="preserve"> occasion</w:t>
      </w:r>
      <w:r>
        <w:rPr>
          <w:lang w:val="en-GB"/>
        </w:rPr>
        <w:t xml:space="preserve"> periodicity configuration can </w:t>
      </w:r>
      <w:r w:rsidR="00CF676B">
        <w:rPr>
          <w:lang w:val="en-GB"/>
        </w:rPr>
        <w:t xml:space="preserve">also </w:t>
      </w:r>
      <w:r>
        <w:rPr>
          <w:lang w:val="en-GB"/>
        </w:rPr>
        <w:t xml:space="preserve">be BWP-specific, and it can be configured as part of </w:t>
      </w:r>
      <w:r w:rsidR="00EB52F4">
        <w:rPr>
          <w:lang w:val="en-GB"/>
        </w:rPr>
        <w:t>CORESET configuration associated with a BWP</w:t>
      </w:r>
      <w:r>
        <w:rPr>
          <w:lang w:val="en-GB"/>
        </w:rPr>
        <w:t>.</w:t>
      </w:r>
    </w:p>
    <w:p w14:paraId="54B3B96A" w14:textId="77777777" w:rsidR="00B14994" w:rsidRPr="00CB797B" w:rsidRDefault="00B14994" w:rsidP="00B14994">
      <w:pPr>
        <w:rPr>
          <w:b/>
          <w:u w:val="single"/>
          <w:lang w:val="en-GB"/>
        </w:rPr>
      </w:pPr>
      <w:r w:rsidRPr="00CB797B">
        <w:rPr>
          <w:b/>
          <w:u w:val="single"/>
          <w:lang w:val="en-GB"/>
        </w:rPr>
        <w:t xml:space="preserve">Microsleep </w:t>
      </w:r>
    </w:p>
    <w:p w14:paraId="0DDCEF54" w14:textId="77777777" w:rsidR="00B14994" w:rsidRDefault="00B14994" w:rsidP="00B14994">
      <w:pPr>
        <w:rPr>
          <w:lang w:val="en-GB"/>
        </w:rPr>
      </w:pPr>
      <w:r>
        <w:rPr>
          <w:lang w:val="en-GB"/>
        </w:rPr>
        <w:lastRenderedPageBreak/>
        <w:t>Microsleep is a technique to put some of the modem’s hardware into sleep mode for the data portion of a slot (or subframe in LTE), if no DL grant has been decoded for the slot. However, the extent of power saving that can be achieved with microsleep for LTE is fairly limited. First, due to short time scale of the sleep, only a limited number of hardware blocks (e.g. RF circuitry) can be put into sleep mode. Second, there is dependency on the same slot grant, which is not decoded until at least several symbols after the last DL control symbols. For NR, DL control channel decoding complexity is likely to be improved from LTE; However, given that the main use case for subcarrier spacing is likely to be 30kHz or higher, the slot duration is also going to be reduced to half of the subframe duration or even less. This poses challenges for the extent of power saving that microsleep can achieve.</w:t>
      </w:r>
    </w:p>
    <w:p w14:paraId="6FD6187E" w14:textId="77777777" w:rsidR="00B14994" w:rsidRDefault="00B14994" w:rsidP="00B14994">
      <w:pPr>
        <w:rPr>
          <w:lang w:val="en-GB"/>
        </w:rPr>
      </w:pPr>
      <w:r w:rsidRPr="00CB797B">
        <w:rPr>
          <w:b/>
          <w:u w:val="single"/>
          <w:lang w:val="en-GB"/>
        </w:rPr>
        <w:t>Cross-Slot Scheduling</w:t>
      </w:r>
    </w:p>
    <w:p w14:paraId="037695B5" w14:textId="17E323D3" w:rsidR="00B14994" w:rsidRDefault="00B14994" w:rsidP="00B14994">
      <w:pPr>
        <w:rPr>
          <w:lang w:val="en-GB"/>
        </w:rPr>
      </w:pPr>
      <w:r>
        <w:rPr>
          <w:lang w:val="en-GB"/>
        </w:rPr>
        <w:t>If the grant can be transmitted at least one slot in advance, i.e. data assignment being cross-slot scheduled, DL control channel processing would not be in the critical timeline for microsleep decision. Suppose in Slot n, UE knows from decoding the PDCCH that there is no grant for the Slot n+1; During Slot n+1, it only needs to buffer up first few symbols containing the PDCCH, and can immediately go into microsleep for the rest of the slot. During microsleep in Slot n+1, the modem can still operate in low power mode and process the PDCCH based on the captured Rx samples. Overall, the duration achievable for microsleep would be close to the entire data portion of the slot.</w:t>
      </w:r>
      <w:r w:rsidR="00D64D11">
        <w:rPr>
          <w:lang w:val="en-GB"/>
        </w:rPr>
        <w:t xml:space="preserve"> Similar observations have been confirmed in another company’s contributions </w:t>
      </w:r>
      <w:r w:rsidR="00D64D11">
        <w:rPr>
          <w:lang w:val="en-GB"/>
        </w:rPr>
        <w:fldChar w:fldCharType="begin"/>
      </w:r>
      <w:r w:rsidR="00D64D11">
        <w:rPr>
          <w:lang w:val="en-GB"/>
        </w:rPr>
        <w:instrText xml:space="preserve"> REF _Ref485406800 \r \h </w:instrText>
      </w:r>
      <w:r w:rsidR="00D64D11">
        <w:rPr>
          <w:lang w:val="en-GB"/>
        </w:rPr>
      </w:r>
      <w:r w:rsidR="00D64D11">
        <w:rPr>
          <w:lang w:val="en-GB"/>
        </w:rPr>
        <w:fldChar w:fldCharType="separate"/>
      </w:r>
      <w:r w:rsidR="007E052D">
        <w:rPr>
          <w:lang w:val="en-GB"/>
        </w:rPr>
        <w:t>[2]</w:t>
      </w:r>
      <w:r w:rsidR="00D64D11">
        <w:rPr>
          <w:lang w:val="en-GB"/>
        </w:rPr>
        <w:fldChar w:fldCharType="end"/>
      </w:r>
      <w:r w:rsidR="00D64D11">
        <w:rPr>
          <w:lang w:val="en-GB"/>
        </w:rPr>
        <w:fldChar w:fldCharType="begin"/>
      </w:r>
      <w:r w:rsidR="00D64D11">
        <w:rPr>
          <w:lang w:val="en-GB"/>
        </w:rPr>
        <w:instrText xml:space="preserve"> REF _Ref485406843 \r \h </w:instrText>
      </w:r>
      <w:r w:rsidR="00D64D11">
        <w:rPr>
          <w:lang w:val="en-GB"/>
        </w:rPr>
      </w:r>
      <w:r w:rsidR="00D64D11">
        <w:rPr>
          <w:lang w:val="en-GB"/>
        </w:rPr>
        <w:fldChar w:fldCharType="separate"/>
      </w:r>
      <w:r w:rsidR="007E052D">
        <w:rPr>
          <w:lang w:val="en-GB"/>
        </w:rPr>
        <w:t>[3]</w:t>
      </w:r>
      <w:r w:rsidR="00D64D11">
        <w:rPr>
          <w:lang w:val="en-GB"/>
        </w:rPr>
        <w:fldChar w:fldCharType="end"/>
      </w:r>
      <w:r w:rsidR="00D64D11">
        <w:rPr>
          <w:lang w:val="en-GB"/>
        </w:rPr>
        <w:t xml:space="preserve">. </w:t>
      </w:r>
    </w:p>
    <w:p w14:paraId="775A0503" w14:textId="74824103" w:rsidR="00B14994" w:rsidRDefault="00B14994" w:rsidP="00B14994">
      <w:r>
        <w:rPr>
          <w:lang w:val="en-GB"/>
        </w:rPr>
        <w:t xml:space="preserve">Cross-slot scheduling, especially across multiple slots, and configuration of sparser PDCCH monitoring </w:t>
      </w:r>
      <w:r w:rsidR="00AE169D">
        <w:rPr>
          <w:lang w:val="en-GB"/>
        </w:rPr>
        <w:t xml:space="preserve">occasion </w:t>
      </w:r>
      <w:r>
        <w:rPr>
          <w:lang w:val="en-GB"/>
        </w:rPr>
        <w:t>periodicity tend to increase scheduling latency. On the other hand, such techniques tend to allow further power consumption reduction. In addition to better microsleep, cross-slot scheduling opens up opportunities for additional power saving if UE implementation takes advantage of it.</w:t>
      </w:r>
    </w:p>
    <w:p w14:paraId="537F3023" w14:textId="77777777" w:rsidR="00B14994" w:rsidRDefault="00B14994" w:rsidP="00B14994">
      <w:r>
        <w:rPr>
          <w:lang w:val="en-GB"/>
        </w:rPr>
        <w:t>To understand why additional power saving can be attained with cross-slot/cross-multiple-slot scheduling, it is important to be aware of an VLSI technique called DVFS (dynamic voltage frequency scaling). With DVFS, the voltage and clock frequency of a digital circuit can be dynamically adapted to fit the tasks at hand, and significant power saving ensues compared to always running the voltage and clock frequency at the peak settings. However, there is a physical constraint for how fast the adaptation can happen.</w:t>
      </w:r>
    </w:p>
    <w:p w14:paraId="516685DB" w14:textId="77777777" w:rsidR="00B14994" w:rsidRDefault="00B14994" w:rsidP="00B14994">
      <w:r>
        <w:rPr>
          <w:lang w:val="en-GB"/>
        </w:rPr>
        <w:t>In a grossly simplified view, the modem could be considered the “circuit” under DVFS operation. The workload for different modem tasks, such as PDCCH monitoring, and/or PDSCH reception, can be very different. As a result, the ideal operating point for DVFS can be different corresponding to different modem tasks. However, the modem implementation may not support instantaneous adaptation of DVFS operating point that is perfectly aligned to the modem task at hand. The modem may have to operate at a “worst case” DVFS operating point (i.e. that consumes more power than ideal) in anticipation of the possible modem tasks that may come within the adaptation time scale.</w:t>
      </w:r>
    </w:p>
    <w:p w14:paraId="652A05E9" w14:textId="4657F80C" w:rsidR="00B14994" w:rsidRDefault="00B14994" w:rsidP="00B14994">
      <w:r>
        <w:rPr>
          <w:lang w:val="en-GB"/>
        </w:rPr>
        <w:t xml:space="preserve">As </w:t>
      </w:r>
      <w:r w:rsidR="00062A40">
        <w:rPr>
          <w:lang w:val="en-GB"/>
        </w:rPr>
        <w:t xml:space="preserve">an </w:t>
      </w:r>
      <w:r>
        <w:rPr>
          <w:lang w:val="en-GB"/>
        </w:rPr>
        <w:t>example, with same-slot scheduling (k0=0), UE may be getting a grant during PDCCH monitoring at the beginning of a slot, and would need to be prepared to start processing PDSCH in the same slot. The DVFS operating point may need to be set to the worst case of decoding a grant and processing PDSCH, which would be higher than simply monitoring PDCCH alone.</w:t>
      </w:r>
    </w:p>
    <w:p w14:paraId="1831B64E" w14:textId="77777777" w:rsidR="00B14994" w:rsidRDefault="00B14994" w:rsidP="00B14994">
      <w:r>
        <w:object w:dxaOrig="10541" w:dyaOrig="4440" w14:anchorId="2BDE8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pt" o:ole="">
            <v:imagedata r:id="rId12" o:title=""/>
          </v:shape>
          <o:OLEObject Type="Embed" ProgID="Visio.Drawing.11" ShapeID="_x0000_i1025" DrawAspect="Content" ObjectID="_1572463334" r:id="rId13"/>
        </w:object>
      </w:r>
    </w:p>
    <w:p w14:paraId="462B8F13" w14:textId="2DF4D3D1" w:rsidR="00B14994" w:rsidRPr="001A48B8" w:rsidRDefault="00B14994" w:rsidP="00B14994">
      <w:pPr>
        <w:pStyle w:val="Caption"/>
      </w:pPr>
      <w:bookmarkStart w:id="28" w:name="_Ref494324379"/>
      <w:r>
        <w:t xml:space="preserve">Figure </w:t>
      </w:r>
      <w:r w:rsidR="00087462">
        <w:fldChar w:fldCharType="begin"/>
      </w:r>
      <w:r w:rsidR="00087462">
        <w:instrText xml:space="preserve"> SEQ Figure \* ARABIC </w:instrText>
      </w:r>
      <w:r w:rsidR="00087462">
        <w:fldChar w:fldCharType="separate"/>
      </w:r>
      <w:r w:rsidR="007E052D">
        <w:rPr>
          <w:noProof/>
        </w:rPr>
        <w:t>1</w:t>
      </w:r>
      <w:r w:rsidR="00087462">
        <w:rPr>
          <w:noProof/>
        </w:rPr>
        <w:fldChar w:fldCharType="end"/>
      </w:r>
      <w:bookmarkEnd w:id="28"/>
      <w:r>
        <w:t>. Scheduling latency vs. power consumption tradeoff (1): Cross-slot scheduling facilitating better microsleep and DVFS</w:t>
      </w:r>
    </w:p>
    <w:p w14:paraId="101CA359" w14:textId="77777777" w:rsidR="00B14994" w:rsidRDefault="00B14994" w:rsidP="00B14994"/>
    <w:p w14:paraId="35B33FD6" w14:textId="49B5C5F8" w:rsidR="00B14994" w:rsidRDefault="00B14994" w:rsidP="00B14994">
      <w:pPr>
        <w:rPr>
          <w:lang w:val="en-GB"/>
        </w:rPr>
      </w:pPr>
      <w:r>
        <w:rPr>
          <w:lang w:val="en-GB"/>
        </w:rPr>
        <w:lastRenderedPageBreak/>
        <w:t>With cross-</w:t>
      </w:r>
      <w:r w:rsidR="005F7AC8" w:rsidDel="005F7AC8">
        <w:rPr>
          <w:lang w:val="en-GB"/>
        </w:rPr>
        <w:t xml:space="preserve"> </w:t>
      </w:r>
      <w:r>
        <w:rPr>
          <w:lang w:val="en-GB"/>
        </w:rPr>
        <w:t>slot scheduling</w:t>
      </w:r>
      <w:r w:rsidR="00D36885">
        <w:rPr>
          <w:lang w:val="en-GB"/>
        </w:rPr>
        <w:t xml:space="preserve"> with k0</w:t>
      </w:r>
      <w:r w:rsidR="006B611A">
        <w:rPr>
          <w:lang w:val="en-GB"/>
        </w:rPr>
        <w:t xml:space="preserve"> larger than 1</w:t>
      </w:r>
      <w:r>
        <w:rPr>
          <w:lang w:val="en-GB"/>
        </w:rPr>
        <w:t xml:space="preserve">, additional power saving could be larger due to the extent of DVFS that becomes feasible. Moreover, if the modem tasks during certain time duration can be limited, modem architecture can be designed in such a way that the limited functionality could operate on a highly optimized block. For example, if k0 is sufficiently large, </w:t>
      </w:r>
      <w:r w:rsidR="006B611A">
        <w:rPr>
          <w:lang w:val="en-GB"/>
        </w:rPr>
        <w:t>a</w:t>
      </w:r>
      <w:r>
        <w:rPr>
          <w:lang w:val="en-GB"/>
        </w:rPr>
        <w:t xml:space="preserve"> highly power-optimized PDCCH processing block can be </w:t>
      </w:r>
      <w:r w:rsidR="006B611A">
        <w:rPr>
          <w:lang w:val="en-GB"/>
        </w:rPr>
        <w:t>used to</w:t>
      </w:r>
      <w:r>
        <w:rPr>
          <w:lang w:val="en-GB"/>
        </w:rPr>
        <w:t xml:space="preserve"> further reduce PDCCH monitoring power consumption</w:t>
      </w:r>
      <w:r w:rsidR="006B611A">
        <w:rPr>
          <w:lang w:val="en-GB"/>
        </w:rPr>
        <w:t>, while the rest of the modem can remain in idle/</w:t>
      </w:r>
      <w:r w:rsidR="00205A84">
        <w:rPr>
          <w:lang w:val="en-GB"/>
        </w:rPr>
        <w:t>very low power</w:t>
      </w:r>
      <w:r w:rsidR="006B611A">
        <w:rPr>
          <w:lang w:val="en-GB"/>
        </w:rPr>
        <w:t xml:space="preserve"> mode</w:t>
      </w:r>
      <w:r>
        <w:rPr>
          <w:lang w:val="en-GB"/>
        </w:rPr>
        <w:t>. When a DL grant is decoded, the modem still has enough time to “warm-up” and get ready for PDSCH reception and HARQ-ACK feedback.</w:t>
      </w:r>
      <w:r w:rsidR="00D4039F">
        <w:rPr>
          <w:lang w:val="en-GB"/>
        </w:rPr>
        <w:t xml:space="preserve"> Similar observation can be made for k2. When a UL grant is decoded, the modem still has enough time to “warm-up” and get ready for PUSCH transmission.</w:t>
      </w:r>
    </w:p>
    <w:p w14:paraId="38A4B88E" w14:textId="3CBEB244" w:rsidR="00B14994" w:rsidRDefault="00B14994" w:rsidP="00B14994">
      <w:pPr>
        <w:rPr>
          <w:lang w:val="en-GB"/>
        </w:rPr>
      </w:pPr>
      <w:r>
        <w:rPr>
          <w:lang w:val="en-GB"/>
        </w:rPr>
        <w:t>If k0 can be dynamically selected via DCI, it is important that the set of selectable values, which are semi-statically configured, should not be smaller than a threshold required for modem “warm-up”. UE implementation can take advantage of the fact that even the smallest k0 which is dynamically selected would be large enough for modem “warm-up” for full functionality, so that PDCCH monitoring can operate with limited functionality and at the lowest power level possible.</w:t>
      </w:r>
    </w:p>
    <w:p w14:paraId="589B542B" w14:textId="765DF63C" w:rsidR="001A12AD" w:rsidRPr="00326965" w:rsidRDefault="001A12AD" w:rsidP="001A12AD">
      <w:pPr>
        <w:pStyle w:val="Caption"/>
        <w:rPr>
          <w:lang w:val="en-GB"/>
        </w:rPr>
      </w:pPr>
      <w:bookmarkStart w:id="29" w:name="_Toc498717162"/>
      <w:bookmarkStart w:id="30" w:name="_Toc498717276"/>
      <w:bookmarkStart w:id="31" w:name="_Toc498717522"/>
      <w:bookmarkStart w:id="32" w:name="_Toc498720172"/>
      <w:r>
        <w:t xml:space="preserve">Observation </w:t>
      </w:r>
      <w:r w:rsidR="00087462">
        <w:fldChar w:fldCharType="begin"/>
      </w:r>
      <w:r w:rsidR="00087462">
        <w:instrText xml:space="preserve"> SEQ Observation \* ARABIC </w:instrText>
      </w:r>
      <w:r w:rsidR="00087462">
        <w:fldChar w:fldCharType="separate"/>
      </w:r>
      <w:r w:rsidR="007E052D">
        <w:rPr>
          <w:noProof/>
        </w:rPr>
        <w:t>2</w:t>
      </w:r>
      <w:r w:rsidR="00087462">
        <w:rPr>
          <w:noProof/>
        </w:rPr>
        <w:fldChar w:fldCharType="end"/>
      </w:r>
      <w:r>
        <w:t xml:space="preserve">: k0 is the slot delay from DL scheduling DCI to start of PDSCH. </w:t>
      </w:r>
      <w:r>
        <w:rPr>
          <w:lang w:val="en-GB"/>
        </w:rPr>
        <w:t xml:space="preserve">k2 is the slot delay from UL scheduling DCI to the transmission of PUSCH. From the perspective of achieving low power PDCCH monitoring with highly optimized mode or hardware, and ramping up </w:t>
      </w:r>
      <w:r w:rsidR="00D4039F">
        <w:rPr>
          <w:lang w:val="en-GB"/>
        </w:rPr>
        <w:t xml:space="preserve">performance and power consumption </w:t>
      </w:r>
      <w:r>
        <w:rPr>
          <w:lang w:val="en-GB"/>
        </w:rPr>
        <w:t>only when a grant is decoded, k0 and k2 share similar properties.</w:t>
      </w:r>
      <w:bookmarkEnd w:id="29"/>
      <w:bookmarkEnd w:id="30"/>
      <w:bookmarkEnd w:id="31"/>
      <w:bookmarkEnd w:id="32"/>
    </w:p>
    <w:p w14:paraId="0CE7BDEF" w14:textId="5D88130F" w:rsidR="00326965" w:rsidRDefault="009B63EA" w:rsidP="00326965">
      <w:pPr>
        <w:pStyle w:val="Caption"/>
        <w:rPr>
          <w:lang w:val="en-GB"/>
        </w:rPr>
      </w:pPr>
      <w:bookmarkStart w:id="33" w:name="_Toc494572744"/>
      <w:bookmarkStart w:id="34" w:name="_Toc494577097"/>
      <w:bookmarkStart w:id="35" w:name="_Toc494577148"/>
      <w:bookmarkStart w:id="36" w:name="_Toc494577216"/>
      <w:bookmarkStart w:id="37" w:name="_Toc494705621"/>
      <w:bookmarkStart w:id="38" w:name="_Toc494706196"/>
      <w:bookmarkStart w:id="39" w:name="_Toc494706598"/>
      <w:bookmarkStart w:id="40" w:name="_Toc494718920"/>
      <w:bookmarkStart w:id="41" w:name="_Toc494718942"/>
      <w:bookmarkStart w:id="42" w:name="_Toc494741485"/>
      <w:bookmarkStart w:id="43" w:name="_Toc498634110"/>
      <w:bookmarkStart w:id="44" w:name="_Toc498648441"/>
      <w:bookmarkStart w:id="45" w:name="_Toc498648604"/>
      <w:bookmarkStart w:id="46" w:name="_Toc498701140"/>
      <w:bookmarkStart w:id="47" w:name="_Toc498702932"/>
      <w:bookmarkStart w:id="48" w:name="_Toc498711155"/>
      <w:bookmarkStart w:id="49" w:name="_Toc498712632"/>
      <w:bookmarkStart w:id="50" w:name="_Toc498712700"/>
      <w:bookmarkStart w:id="51" w:name="_Toc498714472"/>
      <w:bookmarkStart w:id="52" w:name="_Toc498715958"/>
      <w:bookmarkStart w:id="53" w:name="_Toc498716632"/>
      <w:bookmarkStart w:id="54" w:name="_Toc498717161"/>
      <w:bookmarkStart w:id="55" w:name="_Toc498717277"/>
      <w:bookmarkStart w:id="56" w:name="_Toc498717523"/>
      <w:bookmarkStart w:id="57" w:name="_Toc498720173"/>
      <w:r>
        <w:t xml:space="preserve">Observation </w:t>
      </w:r>
      <w:r w:rsidR="00087462">
        <w:fldChar w:fldCharType="begin"/>
      </w:r>
      <w:r w:rsidR="00087462">
        <w:instrText xml:space="preserve"> SEQ Observation \* ARABIC </w:instrText>
      </w:r>
      <w:r w:rsidR="00087462">
        <w:fldChar w:fldCharType="separate"/>
      </w:r>
      <w:r w:rsidR="007E052D">
        <w:rPr>
          <w:noProof/>
        </w:rPr>
        <w:t>3</w:t>
      </w:r>
      <w:r w:rsidR="00087462">
        <w:rPr>
          <w:noProof/>
        </w:rPr>
        <w:fldChar w:fldCharType="end"/>
      </w:r>
      <w:r>
        <w:t xml:space="preserve">: </w:t>
      </w:r>
      <w:r>
        <w:rPr>
          <w:lang w:val="en-GB"/>
        </w:rPr>
        <w:t>Sufficiently large k0 value allows UE modem to monitor for PDCCH with highly optimized mode or hardware, and potentially operate at fraction of the power level compared to the k0=0 case.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1A12AD">
        <w:rPr>
          <w:lang w:val="en-GB"/>
        </w:rPr>
        <w:t xml:space="preserve"> The same can be said for k2.</w:t>
      </w:r>
      <w:bookmarkEnd w:id="55"/>
      <w:bookmarkEnd w:id="56"/>
      <w:bookmarkEnd w:id="57"/>
    </w:p>
    <w:p w14:paraId="63C14FB0" w14:textId="0E53D52E" w:rsidR="00B545DD" w:rsidRPr="00292075" w:rsidRDefault="00B545DD" w:rsidP="00B545DD">
      <w:pPr>
        <w:pStyle w:val="Caption"/>
        <w:rPr>
          <w:lang w:val="en-GB"/>
        </w:rPr>
      </w:pPr>
      <w:bookmarkStart w:id="58" w:name="_Toc498701141"/>
      <w:bookmarkStart w:id="59" w:name="_Toc498702912"/>
      <w:bookmarkStart w:id="60" w:name="_Toc498711156"/>
      <w:bookmarkStart w:id="61" w:name="_Toc498712634"/>
      <w:bookmarkStart w:id="62" w:name="_Toc498712702"/>
      <w:bookmarkStart w:id="63" w:name="_Toc498714474"/>
      <w:bookmarkStart w:id="64" w:name="_Toc498715960"/>
      <w:bookmarkStart w:id="65" w:name="_Toc498716634"/>
      <w:bookmarkStart w:id="66" w:name="_Toc498717140"/>
      <w:bookmarkStart w:id="67" w:name="_Toc498717279"/>
      <w:bookmarkStart w:id="68" w:name="_Toc498717525"/>
      <w:bookmarkStart w:id="69" w:name="_Toc498720175"/>
      <w:r>
        <w:t xml:space="preserve">Proposal </w:t>
      </w:r>
      <w:r w:rsidR="00087462">
        <w:fldChar w:fldCharType="begin"/>
      </w:r>
      <w:r w:rsidR="00087462">
        <w:instrText xml:space="preserve"> SEQ Proposal \* ARABIC </w:instrText>
      </w:r>
      <w:r w:rsidR="00087462">
        <w:fldChar w:fldCharType="separate"/>
      </w:r>
      <w:r w:rsidR="007E052D">
        <w:rPr>
          <w:noProof/>
        </w:rPr>
        <w:t>1</w:t>
      </w:r>
      <w:r w:rsidR="00087462">
        <w:rPr>
          <w:noProof/>
        </w:rPr>
        <w:fldChar w:fldCharType="end"/>
      </w:r>
      <w:r>
        <w:t xml:space="preserve">: Values within the range from zero up to the maximum PDCCH monitoring </w:t>
      </w:r>
      <w:r w:rsidR="00AE169D">
        <w:t xml:space="preserve">occasion </w:t>
      </w:r>
      <w:r>
        <w:t>periodicity (in unit of slots) can be further down-selected for semi-static configuration of k0</w:t>
      </w:r>
      <w:r w:rsidR="00326965">
        <w:t xml:space="preserve"> and k2</w:t>
      </w:r>
      <w:r>
        <w:t>.</w:t>
      </w:r>
      <w:bookmarkEnd w:id="58"/>
      <w:bookmarkEnd w:id="59"/>
      <w:bookmarkEnd w:id="60"/>
      <w:bookmarkEnd w:id="61"/>
      <w:bookmarkEnd w:id="62"/>
      <w:bookmarkEnd w:id="63"/>
      <w:bookmarkEnd w:id="64"/>
      <w:bookmarkEnd w:id="65"/>
      <w:bookmarkEnd w:id="66"/>
      <w:bookmarkEnd w:id="67"/>
      <w:bookmarkEnd w:id="68"/>
      <w:bookmarkEnd w:id="69"/>
    </w:p>
    <w:p w14:paraId="61150774" w14:textId="452B45C1" w:rsidR="008C0027" w:rsidRDefault="00B14994">
      <w:pPr>
        <w:rPr>
          <w:lang w:val="en-GB"/>
        </w:rPr>
      </w:pPr>
      <w:r>
        <w:rPr>
          <w:lang w:val="en-GB"/>
        </w:rPr>
        <w:t>While it has already been agreed that k0</w:t>
      </w:r>
      <w:r w:rsidR="00326965">
        <w:rPr>
          <w:lang w:val="en-GB"/>
        </w:rPr>
        <w:t>/k2</w:t>
      </w:r>
      <w:r>
        <w:rPr>
          <w:lang w:val="en-GB"/>
        </w:rPr>
        <w:t xml:space="preserve"> can be at least semi-statically configured for a UE, it makes sense to discuss whether and how this agreement can be extended for BWP.</w:t>
      </w:r>
    </w:p>
    <w:p w14:paraId="154B6CC4" w14:textId="7B4CC8CF" w:rsidR="009B63EA" w:rsidRDefault="009B63EA" w:rsidP="009B63EA">
      <w:pPr>
        <w:pStyle w:val="Caption"/>
        <w:rPr>
          <w:lang w:val="en-GB"/>
        </w:rPr>
      </w:pPr>
      <w:bookmarkStart w:id="70" w:name="_Toc494572795"/>
      <w:bookmarkStart w:id="71" w:name="_Toc494577155"/>
      <w:bookmarkStart w:id="72" w:name="_Toc494705622"/>
      <w:bookmarkStart w:id="73" w:name="_Toc494706219"/>
      <w:bookmarkStart w:id="74" w:name="_Toc494706599"/>
      <w:bookmarkStart w:id="75" w:name="_Toc494718921"/>
      <w:bookmarkStart w:id="76" w:name="_Toc494718945"/>
      <w:bookmarkStart w:id="77" w:name="_Toc494737091"/>
      <w:bookmarkStart w:id="78" w:name="_Toc494741486"/>
      <w:bookmarkStart w:id="79" w:name="_Toc494742680"/>
      <w:bookmarkStart w:id="80" w:name="_Toc494742963"/>
      <w:bookmarkStart w:id="81" w:name="_Toc494743442"/>
      <w:bookmarkStart w:id="82" w:name="_Toc494743589"/>
      <w:bookmarkStart w:id="83" w:name="_Toc494743626"/>
      <w:bookmarkStart w:id="84" w:name="_Toc494744786"/>
      <w:bookmarkStart w:id="85" w:name="_Toc494748366"/>
      <w:bookmarkStart w:id="86" w:name="_Toc498633821"/>
      <w:bookmarkStart w:id="87" w:name="_Toc498634111"/>
      <w:bookmarkStart w:id="88" w:name="_Toc498648442"/>
      <w:bookmarkStart w:id="89" w:name="_Toc498648605"/>
      <w:bookmarkStart w:id="90" w:name="_Toc498701142"/>
      <w:bookmarkStart w:id="91" w:name="_Toc498702913"/>
      <w:bookmarkStart w:id="92" w:name="_Toc498711157"/>
      <w:bookmarkStart w:id="93" w:name="_Toc498712635"/>
      <w:bookmarkStart w:id="94" w:name="_Toc498712703"/>
      <w:bookmarkStart w:id="95" w:name="_Toc498714475"/>
      <w:bookmarkStart w:id="96" w:name="_Toc498715961"/>
      <w:bookmarkStart w:id="97" w:name="_Toc498716635"/>
      <w:bookmarkStart w:id="98" w:name="_Toc498717141"/>
      <w:bookmarkStart w:id="99" w:name="_Toc498717280"/>
      <w:bookmarkStart w:id="100" w:name="_Toc498717526"/>
      <w:bookmarkStart w:id="101" w:name="_Toc498720176"/>
      <w:r>
        <w:t xml:space="preserve">Proposal </w:t>
      </w:r>
      <w:r w:rsidR="00087462">
        <w:fldChar w:fldCharType="begin"/>
      </w:r>
      <w:r w:rsidR="00087462">
        <w:instrText xml:space="preserve"> SEQ Proposal \* ARABIC </w:instrText>
      </w:r>
      <w:r w:rsidR="00087462">
        <w:fldChar w:fldCharType="separate"/>
      </w:r>
      <w:r w:rsidR="007E052D">
        <w:rPr>
          <w:noProof/>
        </w:rPr>
        <w:t>2</w:t>
      </w:r>
      <w:r w:rsidR="00087462">
        <w:rPr>
          <w:noProof/>
        </w:rPr>
        <w:fldChar w:fldCharType="end"/>
      </w:r>
      <w:r>
        <w:t xml:space="preserve">: </w:t>
      </w:r>
      <w:r>
        <w:rPr>
          <w:lang w:val="en-GB"/>
        </w:rPr>
        <w:t>Semi-static configuration of k0</w:t>
      </w:r>
      <w:r w:rsidR="00326965">
        <w:rPr>
          <w:lang w:val="en-GB"/>
        </w:rPr>
        <w:t xml:space="preserve"> and k2</w:t>
      </w:r>
      <w:r>
        <w:rPr>
          <w:lang w:val="en-GB"/>
        </w:rPr>
        <w:t xml:space="preserve"> should be BWP-specific, and it can be configured as part of BWP configuration.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1589763" w14:textId="36AC15EE" w:rsidR="00B14994" w:rsidRDefault="00B14994" w:rsidP="00B14994">
      <w:pPr>
        <w:rPr>
          <w:lang w:val="en-GB"/>
        </w:rPr>
      </w:pPr>
      <w:r>
        <w:rPr>
          <w:lang w:val="en-GB"/>
        </w:rPr>
        <w:t xml:space="preserve">The motivation and benefits are clear: Given that k0&gt;=1 is good for power saving, it makes sense to configure that </w:t>
      </w:r>
      <w:r w:rsidR="001C60F0">
        <w:rPr>
          <w:lang w:val="en-GB"/>
        </w:rPr>
        <w:t xml:space="preserve">for </w:t>
      </w:r>
      <w:r>
        <w:rPr>
          <w:lang w:val="en-GB"/>
        </w:rPr>
        <w:t xml:space="preserve"> the BWP which is intended for low power operation. For example, in the case with a narrower BWP for DL control monitoring and a wider BWP for scheduled data reception, cross-slot scheduling (i.e. k0&gt;=1) could be configured for the narrower BWP, and same-slot scheduling (i.e. k0=0) could be configured for the wider BWP.</w:t>
      </w:r>
    </w:p>
    <w:p w14:paraId="4EB4834F" w14:textId="250B47AC" w:rsidR="00B14994" w:rsidRDefault="00D1127F" w:rsidP="00B14994">
      <w:pPr>
        <w:rPr>
          <w:lang w:val="en-GB"/>
        </w:rPr>
      </w:pPr>
      <w:r>
        <w:rPr>
          <w:noProof/>
        </w:rPr>
        <w:object w:dxaOrig="11006" w:dyaOrig="3615" w14:anchorId="7684F057">
          <v:shape id="_x0000_i1026" type="#_x0000_t75" style="width:451.7pt;height:149.45pt" o:ole="">
            <v:imagedata r:id="rId14" o:title=""/>
          </v:shape>
          <o:OLEObject Type="Embed" ProgID="Visio.Drawing.11" ShapeID="_x0000_i1026" DrawAspect="Content" ObjectID="_1572463335" r:id="rId15"/>
        </w:object>
      </w:r>
    </w:p>
    <w:p w14:paraId="7E1E5F70" w14:textId="6B2E99DA" w:rsidR="00B14994" w:rsidRPr="006D342B" w:rsidRDefault="00B14994" w:rsidP="00B14994">
      <w:pPr>
        <w:pStyle w:val="Caption"/>
        <w:rPr>
          <w:lang w:val="en-GB"/>
        </w:rPr>
      </w:pPr>
      <w:bookmarkStart w:id="102" w:name="_Ref494576780"/>
      <w:r>
        <w:t xml:space="preserve">Figure </w:t>
      </w:r>
      <w:r w:rsidR="00087462">
        <w:fldChar w:fldCharType="begin"/>
      </w:r>
      <w:r w:rsidR="00087462">
        <w:instrText xml:space="preserve"> SEQ Figure \* ARABIC </w:instrText>
      </w:r>
      <w:r w:rsidR="00087462">
        <w:fldChar w:fldCharType="separate"/>
      </w:r>
      <w:r w:rsidR="007E052D">
        <w:rPr>
          <w:noProof/>
        </w:rPr>
        <w:t>2</w:t>
      </w:r>
      <w:r w:rsidR="00087462">
        <w:rPr>
          <w:noProof/>
        </w:rPr>
        <w:fldChar w:fldCharType="end"/>
      </w:r>
      <w:bookmarkEnd w:id="102"/>
      <w:r>
        <w:t xml:space="preserve">. An example of BWP configuration with PDCCH monitoring </w:t>
      </w:r>
      <w:r w:rsidR="00AE169D">
        <w:t xml:space="preserve">occasion </w:t>
      </w:r>
      <w:r>
        <w:t>periodicity and k0</w:t>
      </w:r>
    </w:p>
    <w:p w14:paraId="6E40418C" w14:textId="77777777" w:rsidR="00B14994" w:rsidRDefault="00B14994" w:rsidP="00B14994"/>
    <w:p w14:paraId="321F8D6C" w14:textId="2D6935AC" w:rsidR="00B14994" w:rsidRDefault="00FF303D" w:rsidP="00B14994">
      <w:r>
        <w:rPr>
          <w:noProof/>
        </w:rPr>
        <w:object w:dxaOrig="10166" w:dyaOrig="2183" w14:anchorId="7102A22B">
          <v:shape id="_x0000_i1027" type="#_x0000_t75" style="width:421.8pt;height:92.4pt" o:ole="">
            <v:imagedata r:id="rId16" o:title=""/>
          </v:shape>
          <o:OLEObject Type="Embed" ProgID="Visio.Drawing.11" ShapeID="_x0000_i1027" DrawAspect="Content" ObjectID="_1572463336" r:id="rId17"/>
        </w:object>
      </w:r>
    </w:p>
    <w:p w14:paraId="7F8141EC" w14:textId="5B5E996D" w:rsidR="00B14994" w:rsidRDefault="00B14994" w:rsidP="00B14994">
      <w:pPr>
        <w:pStyle w:val="Caption"/>
      </w:pPr>
      <w:bookmarkStart w:id="103" w:name="_Ref494576775"/>
      <w:r>
        <w:t xml:space="preserve">Figure </w:t>
      </w:r>
      <w:r w:rsidR="00087462">
        <w:fldChar w:fldCharType="begin"/>
      </w:r>
      <w:r w:rsidR="00087462">
        <w:instrText xml:space="preserve"> SEQ Figure \* ARABIC </w:instrText>
      </w:r>
      <w:r w:rsidR="00087462">
        <w:fldChar w:fldCharType="separate"/>
      </w:r>
      <w:r w:rsidR="007E052D">
        <w:rPr>
          <w:noProof/>
        </w:rPr>
        <w:t>3</w:t>
      </w:r>
      <w:r w:rsidR="00087462">
        <w:rPr>
          <w:noProof/>
        </w:rPr>
        <w:fldChar w:fldCharType="end"/>
      </w:r>
      <w:bookmarkEnd w:id="103"/>
      <w:r>
        <w:t>. An example of UE monitoring PDCCH in BWP1 and switching to BWP2 due to a scheduling DCI</w:t>
      </w:r>
    </w:p>
    <w:p w14:paraId="13DAB1BD" w14:textId="4F59D97B" w:rsidR="00D2502C" w:rsidRDefault="00D2502C" w:rsidP="00D2502C">
      <w:pPr>
        <w:rPr>
          <w:lang w:val="en-GB"/>
        </w:rPr>
      </w:pPr>
      <w:r>
        <w:rPr>
          <w:lang w:val="en-GB"/>
        </w:rPr>
        <w:lastRenderedPageBreak/>
        <w:fldChar w:fldCharType="begin"/>
      </w:r>
      <w:r>
        <w:rPr>
          <w:lang w:val="en-GB"/>
        </w:rPr>
        <w:instrText xml:space="preserve"> REF _Ref494576780 \h </w:instrText>
      </w:r>
      <w:r>
        <w:rPr>
          <w:lang w:val="en-GB"/>
        </w:rPr>
      </w:r>
      <w:r>
        <w:rPr>
          <w:lang w:val="en-GB"/>
        </w:rPr>
        <w:fldChar w:fldCharType="separate"/>
      </w:r>
      <w:r w:rsidR="007E052D">
        <w:t xml:space="preserve">Figure </w:t>
      </w:r>
      <w:r w:rsidR="007E052D">
        <w:rPr>
          <w:noProof/>
        </w:rPr>
        <w:t>2</w:t>
      </w:r>
      <w:r>
        <w:rPr>
          <w:lang w:val="en-GB"/>
        </w:rPr>
        <w:fldChar w:fldCharType="end"/>
      </w:r>
      <w:r>
        <w:rPr>
          <w:lang w:val="en-GB"/>
        </w:rPr>
        <w:t xml:space="preserve"> illustrates k0 and PDCCH periodicity are both set to the same value of 4</w:t>
      </w:r>
      <w:r w:rsidR="00D33CED">
        <w:rPr>
          <w:lang w:val="en-GB"/>
        </w:rPr>
        <w:t xml:space="preserve"> for BWP1</w:t>
      </w:r>
      <w:r>
        <w:rPr>
          <w:lang w:val="en-GB"/>
        </w:rPr>
        <w:t xml:space="preserve">. In general, there are two other cases to consider: (i) k0 &gt; PDCCH periodicity, (ii) k0 &lt; PDCCH periodicity. For (i), scheduling overlap may result, but it is still a valid mode of operation. For (ii), there could be extra “wake-ups” of the UE to receive PDSCH during sleep mode in between PDCCH occasions. </w:t>
      </w:r>
    </w:p>
    <w:p w14:paraId="2479422D" w14:textId="3C4169D0" w:rsidR="00EF35DD" w:rsidRDefault="00EF35DD" w:rsidP="00D2502C">
      <w:pPr>
        <w:rPr>
          <w:lang w:val="en-GB"/>
        </w:rPr>
      </w:pPr>
      <w:r>
        <w:rPr>
          <w:lang w:val="en-GB"/>
        </w:rPr>
        <w:t xml:space="preserve">It should be understood that </w:t>
      </w:r>
      <w:r w:rsidR="00CA41A3">
        <w:rPr>
          <w:lang w:val="en-GB"/>
        </w:rPr>
        <w:t xml:space="preserve">the configuration of </w:t>
      </w:r>
      <w:r>
        <w:rPr>
          <w:lang w:val="en-GB"/>
        </w:rPr>
        <w:t xml:space="preserve">PDCCH monitoring </w:t>
      </w:r>
      <w:r w:rsidR="00AE169D">
        <w:rPr>
          <w:lang w:val="en-GB"/>
        </w:rPr>
        <w:t xml:space="preserve">occasion </w:t>
      </w:r>
      <w:r>
        <w:rPr>
          <w:lang w:val="en-GB"/>
        </w:rPr>
        <w:t>periodicity is also associated with an absolute definition in time</w:t>
      </w:r>
      <w:r w:rsidR="00CA41A3">
        <w:rPr>
          <w:lang w:val="en-GB"/>
        </w:rPr>
        <w:t xml:space="preserve"> </w:t>
      </w:r>
      <w:r w:rsidR="004A6794">
        <w:rPr>
          <w:lang w:val="en-GB"/>
        </w:rPr>
        <w:t xml:space="preserve">for </w:t>
      </w:r>
      <w:r w:rsidR="00CA41A3">
        <w:rPr>
          <w:lang w:val="en-GB"/>
        </w:rPr>
        <w:t>the PDCCH occasions</w:t>
      </w:r>
      <w:r>
        <w:rPr>
          <w:lang w:val="en-GB"/>
        </w:rPr>
        <w:t xml:space="preserve"> with respect to some common reference timing, so that gNB and UE would not be misaligned in terms of the PDCCH occasions. This is crucial for robustness considerations.</w:t>
      </w:r>
    </w:p>
    <w:p w14:paraId="76A886CE" w14:textId="77777777" w:rsidR="00B14994" w:rsidRPr="00B14994" w:rsidRDefault="00B14994" w:rsidP="00B14994">
      <w:pPr>
        <w:rPr>
          <w:lang w:val="en-GB"/>
        </w:rPr>
      </w:pPr>
    </w:p>
    <w:p w14:paraId="5D6BCA55" w14:textId="6B10F2FD" w:rsidR="00D021B4" w:rsidRDefault="00B14994" w:rsidP="002B15CF">
      <w:pPr>
        <w:pStyle w:val="Heading2"/>
      </w:pPr>
      <w:r>
        <w:t xml:space="preserve">Remaining </w:t>
      </w:r>
      <w:r w:rsidR="00D021B4">
        <w:t>Issues on BWP</w:t>
      </w:r>
    </w:p>
    <w:p w14:paraId="706CD11B" w14:textId="22411AF1" w:rsidR="00693872" w:rsidRDefault="00210F18">
      <w:pPr>
        <w:pStyle w:val="Heading3"/>
      </w:pPr>
      <w:r>
        <w:t>Support for Zero BWP</w:t>
      </w:r>
    </w:p>
    <w:p w14:paraId="03E3C1C7" w14:textId="2680B1BD" w:rsidR="00693872" w:rsidRPr="00010DBF" w:rsidRDefault="00210F18" w:rsidP="00814E13">
      <w:r>
        <w:rPr>
          <w:lang w:val="en-GB"/>
        </w:rPr>
        <w:t>This issue is on the borderline between BWP and CA, and is</w:t>
      </w:r>
      <w:r w:rsidR="00C15902">
        <w:rPr>
          <w:lang w:val="en-GB"/>
        </w:rPr>
        <w:t xml:space="preserve"> discussed in our </w:t>
      </w:r>
      <w:r>
        <w:rPr>
          <w:lang w:val="en-GB"/>
        </w:rPr>
        <w:t xml:space="preserve">CA </w:t>
      </w:r>
      <w:r w:rsidR="00C15902">
        <w:rPr>
          <w:lang w:val="en-GB"/>
        </w:rPr>
        <w:t xml:space="preserve">contribution </w:t>
      </w:r>
      <w:r w:rsidR="008F368F">
        <w:rPr>
          <w:lang w:val="en-GB"/>
        </w:rPr>
        <w:fldChar w:fldCharType="begin"/>
      </w:r>
      <w:r w:rsidR="008F368F">
        <w:rPr>
          <w:lang w:val="en-GB"/>
        </w:rPr>
        <w:instrText xml:space="preserve"> REF _Ref494577838 \r \h </w:instrText>
      </w:r>
      <w:r w:rsidR="008F368F">
        <w:rPr>
          <w:lang w:val="en-GB"/>
        </w:rPr>
      </w:r>
      <w:r w:rsidR="008F368F">
        <w:rPr>
          <w:lang w:val="en-GB"/>
        </w:rPr>
        <w:fldChar w:fldCharType="separate"/>
      </w:r>
      <w:r w:rsidR="007E052D">
        <w:rPr>
          <w:lang w:val="en-GB"/>
        </w:rPr>
        <w:t>[14]</w:t>
      </w:r>
      <w:r w:rsidR="008F368F">
        <w:rPr>
          <w:lang w:val="en-GB"/>
        </w:rPr>
        <w:fldChar w:fldCharType="end"/>
      </w:r>
      <w:r w:rsidR="00C15902">
        <w:rPr>
          <w:lang w:val="en-GB"/>
        </w:rPr>
        <w:t>.</w:t>
      </w:r>
    </w:p>
    <w:p w14:paraId="21BF11DC" w14:textId="2BD72212" w:rsidR="00693872" w:rsidRDefault="00693872" w:rsidP="00814E13"/>
    <w:p w14:paraId="7742E840" w14:textId="4097D64E" w:rsidR="00B75519" w:rsidRDefault="00B75519" w:rsidP="00B75519">
      <w:pPr>
        <w:pStyle w:val="Heading3"/>
      </w:pPr>
      <w:r>
        <w:t xml:space="preserve">PRACH Resource </w:t>
      </w:r>
      <w:r w:rsidR="00681F4E">
        <w:t xml:space="preserve">and CSS </w:t>
      </w:r>
      <w:r>
        <w:t>Configuration</w:t>
      </w:r>
    </w:p>
    <w:p w14:paraId="0CA4117E" w14:textId="04388BA3" w:rsidR="004B321F" w:rsidRDefault="004B321F" w:rsidP="00B75519">
      <w:pPr>
        <w:rPr>
          <w:lang w:val="en-GB"/>
        </w:rPr>
      </w:pPr>
      <w:r>
        <w:rPr>
          <w:lang w:val="en-GB"/>
        </w:rPr>
        <w:t xml:space="preserve">The following are </w:t>
      </w:r>
      <w:r w:rsidR="00023A58">
        <w:rPr>
          <w:lang w:val="en-GB"/>
        </w:rPr>
        <w:t xml:space="preserve">based on </w:t>
      </w:r>
      <w:r>
        <w:rPr>
          <w:lang w:val="en-GB"/>
        </w:rPr>
        <w:t>our companion RAN2 contribution</w:t>
      </w:r>
      <w:r w:rsidR="00023A58">
        <w:rPr>
          <w:lang w:val="en-GB"/>
        </w:rPr>
        <w:t xml:space="preserve">s </w:t>
      </w:r>
      <w:r w:rsidR="00023A58">
        <w:rPr>
          <w:lang w:val="en-GB"/>
        </w:rPr>
        <w:fldChar w:fldCharType="begin"/>
      </w:r>
      <w:r w:rsidR="00023A58">
        <w:rPr>
          <w:lang w:val="en-GB"/>
        </w:rPr>
        <w:instrText xml:space="preserve"> REF _Ref498712720 \r \h </w:instrText>
      </w:r>
      <w:r w:rsidR="00023A58">
        <w:rPr>
          <w:lang w:val="en-GB"/>
        </w:rPr>
      </w:r>
      <w:r w:rsidR="00023A58">
        <w:rPr>
          <w:lang w:val="en-GB"/>
        </w:rPr>
        <w:fldChar w:fldCharType="separate"/>
      </w:r>
      <w:r w:rsidR="007E052D">
        <w:rPr>
          <w:lang w:val="en-GB"/>
        </w:rPr>
        <w:t>[11]</w:t>
      </w:r>
      <w:r w:rsidR="00023A58">
        <w:rPr>
          <w:lang w:val="en-GB"/>
        </w:rPr>
        <w:fldChar w:fldCharType="end"/>
      </w:r>
      <w:r w:rsidR="00023A58">
        <w:rPr>
          <w:lang w:val="en-GB"/>
        </w:rPr>
        <w:t xml:space="preserve"> </w:t>
      </w:r>
      <w:r w:rsidR="009C1240">
        <w:rPr>
          <w:lang w:val="en-GB"/>
        </w:rPr>
        <w:fldChar w:fldCharType="begin"/>
      </w:r>
      <w:r w:rsidR="009C1240">
        <w:rPr>
          <w:lang w:val="en-GB"/>
        </w:rPr>
        <w:instrText xml:space="preserve"> REF _Ref498711148 \r \h </w:instrText>
      </w:r>
      <w:r w:rsidR="009C1240">
        <w:rPr>
          <w:lang w:val="en-GB"/>
        </w:rPr>
      </w:r>
      <w:r w:rsidR="009C1240">
        <w:rPr>
          <w:lang w:val="en-GB"/>
        </w:rPr>
        <w:fldChar w:fldCharType="separate"/>
      </w:r>
      <w:r w:rsidR="007E052D">
        <w:rPr>
          <w:lang w:val="en-GB"/>
        </w:rPr>
        <w:t>[12]</w:t>
      </w:r>
      <w:r w:rsidR="009C1240">
        <w:rPr>
          <w:lang w:val="en-GB"/>
        </w:rPr>
        <w:fldChar w:fldCharType="end"/>
      </w:r>
      <w:r>
        <w:rPr>
          <w:lang w:val="en-GB"/>
        </w:rPr>
        <w:t>.</w:t>
      </w:r>
    </w:p>
    <w:p w14:paraId="33EF69A8" w14:textId="77777777" w:rsidR="00023A58" w:rsidRDefault="00023A58" w:rsidP="00023A58">
      <w:pPr>
        <w:rPr>
          <w:b/>
          <w:lang w:eastAsia="zh-CN"/>
        </w:rPr>
      </w:pPr>
      <w:r>
        <w:rPr>
          <w:lang w:eastAsia="zh-CN"/>
        </w:rPr>
        <w:t xml:space="preserve">During connected mode, UE may need to perform contention-based RACH (CBRA) or contention-free RACH (CFRA). For CFRA, gNB could explicitly assign PRACH resources so it is gNB responsibility to switch UE to the UL BWP with PRACH resources. For contention-based RACH procedure, network knows the UE is performing RA only after successfully receiving Msg3 from that UE. Therefore, network needs to know which UL BWP to monitor msg1/msg3 and which DL BWP with common search space to send RACH response. When CBRA is triggered by network or the current active UL BWP includes RACH resources, the existing CBRA procedure can be reused. However, one issue is that when CBRA is UE initiated, the current active UL BWP may not have configured PRACH resources. In this case, UE should autonomously fall back to a UL BWP with PRACH resources, and gNB should be able to monitor preamble when RA is triggered. Both gNB and UE should align the understanding on which UL BWP used for above fallback procedure. To resolve this issue, we propose that network could configure a special UL BWP with PRACH resource through RRC signalling for this fallback operation. </w:t>
      </w:r>
    </w:p>
    <w:p w14:paraId="1C2418BC" w14:textId="182937FA" w:rsidR="00023A58" w:rsidRDefault="00023A58" w:rsidP="00023A58">
      <w:pPr>
        <w:pStyle w:val="Caption"/>
        <w:rPr>
          <w:b w:val="0"/>
          <w:lang w:eastAsia="zh-CN"/>
        </w:rPr>
      </w:pPr>
      <w:bookmarkStart w:id="104" w:name="_Toc498712636"/>
      <w:bookmarkStart w:id="105" w:name="_Toc498712704"/>
      <w:bookmarkStart w:id="106" w:name="_Toc498714476"/>
      <w:bookmarkStart w:id="107" w:name="_Toc498715962"/>
      <w:bookmarkStart w:id="108" w:name="_Toc498716636"/>
      <w:bookmarkStart w:id="109" w:name="_Toc498717142"/>
      <w:bookmarkStart w:id="110" w:name="_Toc498717281"/>
      <w:bookmarkStart w:id="111" w:name="_Toc498717527"/>
      <w:bookmarkStart w:id="112" w:name="_Toc498720177"/>
      <w:r>
        <w:t xml:space="preserve">Proposal </w:t>
      </w:r>
      <w:r w:rsidR="00087462">
        <w:fldChar w:fldCharType="begin"/>
      </w:r>
      <w:r w:rsidR="00087462">
        <w:instrText xml:space="preserve"> SEQ Proposal \* ARABIC </w:instrText>
      </w:r>
      <w:r w:rsidR="00087462">
        <w:fldChar w:fldCharType="separate"/>
      </w:r>
      <w:r w:rsidR="007E052D">
        <w:rPr>
          <w:noProof/>
        </w:rPr>
        <w:t>3</w:t>
      </w:r>
      <w:r w:rsidR="00087462">
        <w:rPr>
          <w:noProof/>
        </w:rPr>
        <w:fldChar w:fldCharType="end"/>
      </w:r>
      <w:r>
        <w:t>:</w:t>
      </w:r>
      <w:r w:rsidRPr="00023A58">
        <w:rPr>
          <w:lang w:eastAsia="zh-CN"/>
        </w:rPr>
        <w:t xml:space="preserve"> Network can configure a special UL BWP with PRACH resource, together with the corresponding common search space in a DL BWP, for UE in connected mode to fallback and perform CBRA when PRACH resources are not configured in current active UL BWP.</w:t>
      </w:r>
      <w:bookmarkEnd w:id="104"/>
      <w:bookmarkEnd w:id="105"/>
      <w:bookmarkEnd w:id="106"/>
      <w:bookmarkEnd w:id="107"/>
      <w:bookmarkEnd w:id="108"/>
      <w:bookmarkEnd w:id="109"/>
      <w:bookmarkEnd w:id="110"/>
      <w:bookmarkEnd w:id="111"/>
      <w:bookmarkEnd w:id="112"/>
    </w:p>
    <w:p w14:paraId="7A8F1C20" w14:textId="77777777" w:rsidR="00023A58" w:rsidRDefault="00023A58" w:rsidP="00023A58">
      <w:pPr>
        <w:rPr>
          <w:lang w:eastAsia="zh-CN"/>
        </w:rPr>
      </w:pPr>
      <w:r>
        <w:rPr>
          <w:lang w:eastAsia="zh-CN"/>
        </w:rPr>
        <w:t>For above UE fallback procedure, people may argue that autonomous RF retuning may introduce data interruption if gNB schedules UL/DL data during this retuning gap. But note that UE-initiated CBRA only happens when uplink synchronization is lost or when UE does not have any PUCCH resources available for SR. In both cases, UE is not expecting data, and thereby this is not a big issue.</w:t>
      </w:r>
    </w:p>
    <w:p w14:paraId="10DA0A34" w14:textId="31E810F1" w:rsidR="00023A58" w:rsidRPr="00023A58" w:rsidRDefault="00023A58" w:rsidP="00023A58">
      <w:pPr>
        <w:pStyle w:val="Caption"/>
        <w:rPr>
          <w:lang w:eastAsia="zh-CN"/>
        </w:rPr>
      </w:pPr>
      <w:bookmarkStart w:id="113" w:name="_Toc498712633"/>
      <w:bookmarkStart w:id="114" w:name="_Toc498712701"/>
      <w:bookmarkStart w:id="115" w:name="_Toc498714473"/>
      <w:bookmarkStart w:id="116" w:name="_Toc498715959"/>
      <w:bookmarkStart w:id="117" w:name="_Toc498716633"/>
      <w:bookmarkStart w:id="118" w:name="_Toc498717163"/>
      <w:bookmarkStart w:id="119" w:name="_Toc498717278"/>
      <w:bookmarkStart w:id="120" w:name="_Toc498717524"/>
      <w:bookmarkStart w:id="121" w:name="_Toc498720174"/>
      <w:r>
        <w:t xml:space="preserve">Observation </w:t>
      </w:r>
      <w:r w:rsidR="00087462">
        <w:fldChar w:fldCharType="begin"/>
      </w:r>
      <w:r w:rsidR="00087462">
        <w:instrText xml:space="preserve"> SEQ Observation \* ARABIC </w:instrText>
      </w:r>
      <w:r w:rsidR="00087462">
        <w:fldChar w:fldCharType="separate"/>
      </w:r>
      <w:r w:rsidR="007E052D">
        <w:rPr>
          <w:noProof/>
        </w:rPr>
        <w:t>4</w:t>
      </w:r>
      <w:r w:rsidR="00087462">
        <w:rPr>
          <w:noProof/>
        </w:rPr>
        <w:fldChar w:fldCharType="end"/>
      </w:r>
      <w:r>
        <w:t>:</w:t>
      </w:r>
      <w:r w:rsidRPr="00023A58">
        <w:t xml:space="preserve"> </w:t>
      </w:r>
      <w:r w:rsidRPr="00023A58">
        <w:rPr>
          <w:lang w:eastAsia="zh-CN"/>
        </w:rPr>
        <w:t>UL BWP fallback for UE-initiated CBRA may introduce a retuning gap, but corresponding performance loss can be ignored since UE is not expecting data for such scenario (uplink synchronization is lost or UE does not have any PUCCH resources available for SR)</w:t>
      </w:r>
      <w:bookmarkEnd w:id="113"/>
      <w:bookmarkEnd w:id="114"/>
      <w:bookmarkEnd w:id="115"/>
      <w:bookmarkEnd w:id="116"/>
      <w:bookmarkEnd w:id="117"/>
      <w:bookmarkEnd w:id="118"/>
      <w:bookmarkEnd w:id="119"/>
      <w:bookmarkEnd w:id="120"/>
      <w:bookmarkEnd w:id="121"/>
    </w:p>
    <w:p w14:paraId="58788397" w14:textId="5FF5D921" w:rsidR="00023A58" w:rsidRDefault="00023A58" w:rsidP="00023A58">
      <w:pPr>
        <w:rPr>
          <w:lang w:eastAsia="zh-CN"/>
        </w:rPr>
      </w:pPr>
      <w:r>
        <w:rPr>
          <w:lang w:eastAsia="zh-CN"/>
        </w:rPr>
        <w:t xml:space="preserve">The above configured special UL BWP with PRACH may be initial active UL BWP which is carried in RMSI, and may be different from it. It is up to network implementation. But if UE does not have configured this special UL BWP, it uses the initial active BWP to perform CBRA in both idle and connected mode unless instructed by network otherwise.  </w:t>
      </w:r>
    </w:p>
    <w:p w14:paraId="7597BFFF" w14:textId="7B527E7D" w:rsidR="00023A58" w:rsidRPr="00023A58" w:rsidRDefault="00023A58" w:rsidP="00023A58">
      <w:pPr>
        <w:pStyle w:val="Caption"/>
        <w:rPr>
          <w:lang w:eastAsia="zh-CN"/>
        </w:rPr>
      </w:pPr>
      <w:bookmarkStart w:id="122" w:name="_Toc498712637"/>
      <w:bookmarkStart w:id="123" w:name="_Toc498712705"/>
      <w:bookmarkStart w:id="124" w:name="_Toc498714477"/>
      <w:bookmarkStart w:id="125" w:name="_Toc498715963"/>
      <w:bookmarkStart w:id="126" w:name="_Toc498716637"/>
      <w:bookmarkStart w:id="127" w:name="_Toc498717143"/>
      <w:bookmarkStart w:id="128" w:name="_Toc498717282"/>
      <w:bookmarkStart w:id="129" w:name="_Toc498717528"/>
      <w:bookmarkStart w:id="130" w:name="_Toc498720178"/>
      <w:r>
        <w:t xml:space="preserve">Proposal </w:t>
      </w:r>
      <w:r w:rsidR="00087462">
        <w:fldChar w:fldCharType="begin"/>
      </w:r>
      <w:r w:rsidR="00087462">
        <w:instrText xml:space="preserve"> SEQ Proposal \* ARABIC </w:instrText>
      </w:r>
      <w:r w:rsidR="00087462">
        <w:fldChar w:fldCharType="separate"/>
      </w:r>
      <w:r w:rsidR="007E052D">
        <w:rPr>
          <w:noProof/>
        </w:rPr>
        <w:t>4</w:t>
      </w:r>
      <w:r w:rsidR="00087462">
        <w:rPr>
          <w:noProof/>
        </w:rPr>
        <w:fldChar w:fldCharType="end"/>
      </w:r>
      <w:r>
        <w:t>:</w:t>
      </w:r>
      <w:r w:rsidRPr="00023A58">
        <w:rPr>
          <w:lang w:eastAsia="zh-CN"/>
        </w:rPr>
        <w:t xml:space="preserve"> If UE does not have configured the special UL BWP, it uses the initial active BWP to perform CBRA in both idle and connected mode unless instructed by network otherwise.</w:t>
      </w:r>
      <w:bookmarkEnd w:id="122"/>
      <w:bookmarkEnd w:id="123"/>
      <w:bookmarkEnd w:id="124"/>
      <w:bookmarkEnd w:id="125"/>
      <w:bookmarkEnd w:id="126"/>
      <w:bookmarkEnd w:id="127"/>
      <w:bookmarkEnd w:id="128"/>
      <w:bookmarkEnd w:id="129"/>
      <w:bookmarkEnd w:id="130"/>
      <w:r w:rsidRPr="00023A58">
        <w:rPr>
          <w:lang w:eastAsia="zh-CN"/>
        </w:rPr>
        <w:t> </w:t>
      </w:r>
    </w:p>
    <w:p w14:paraId="680984FF" w14:textId="43FA26CF" w:rsidR="00023A58" w:rsidRDefault="00023A58" w:rsidP="00023A58">
      <w:r>
        <w:t xml:space="preserve">One other case is handover in NR, if the target cell uses wideband operation, then UE should know in which UL BWP to perform RACH and also in which DL BWP to monitor response of RACH, to reduce access latency without reading system information of target cell. The UL BWP carried in HO command may be different from initial active UL BWP for offloading reason. The UL/DL BWP carried in HO command should apply for both CFRA and CBRA. For the later case (CBRA), it is gNB initiated CBRA, i.e. no dedicated RACH occasion/preamble is provided in handover command, and UE performs CBRA with the UL BWP indicated in HO command. So, we propose:     </w:t>
      </w:r>
    </w:p>
    <w:p w14:paraId="6EAF9E0D" w14:textId="7F8700F1" w:rsidR="00023A58" w:rsidRPr="00023A58" w:rsidRDefault="00023A58" w:rsidP="00023A58">
      <w:pPr>
        <w:pStyle w:val="Caption"/>
        <w:rPr>
          <w:lang w:eastAsia="zh-CN"/>
        </w:rPr>
      </w:pPr>
      <w:bookmarkStart w:id="131" w:name="_Toc498712638"/>
      <w:bookmarkStart w:id="132" w:name="_Toc498712706"/>
      <w:bookmarkStart w:id="133" w:name="_Toc498714478"/>
      <w:bookmarkStart w:id="134" w:name="_Toc498715964"/>
      <w:bookmarkStart w:id="135" w:name="_Toc498716638"/>
      <w:bookmarkStart w:id="136" w:name="_Toc498717144"/>
      <w:bookmarkStart w:id="137" w:name="_Toc498717283"/>
      <w:bookmarkStart w:id="138" w:name="_Toc498717529"/>
      <w:bookmarkStart w:id="139" w:name="_Toc498720179"/>
      <w:r>
        <w:t xml:space="preserve">Proposal </w:t>
      </w:r>
      <w:r w:rsidR="00087462">
        <w:fldChar w:fldCharType="begin"/>
      </w:r>
      <w:r w:rsidR="00087462">
        <w:instrText xml:space="preserve"> SEQ Proposal \* ARABIC </w:instrText>
      </w:r>
      <w:r w:rsidR="00087462">
        <w:fldChar w:fldCharType="separate"/>
      </w:r>
      <w:r w:rsidR="007E052D">
        <w:rPr>
          <w:noProof/>
        </w:rPr>
        <w:t>5</w:t>
      </w:r>
      <w:r w:rsidR="00087462">
        <w:rPr>
          <w:noProof/>
        </w:rPr>
        <w:fldChar w:fldCharType="end"/>
      </w:r>
      <w:r>
        <w:t>:</w:t>
      </w:r>
      <w:r w:rsidRPr="00023A58">
        <w:t xml:space="preserve"> </w:t>
      </w:r>
      <w:r w:rsidRPr="00023A58">
        <w:rPr>
          <w:lang w:eastAsia="zh-CN"/>
        </w:rPr>
        <w:t>During handover, a UL BWP with PRACH resource and corresponding DL BWP with common search space for RACH response of target cell are signalled in HO command so that UE can perform CFRA or CBRA on them.</w:t>
      </w:r>
      <w:bookmarkEnd w:id="131"/>
      <w:bookmarkEnd w:id="132"/>
      <w:bookmarkEnd w:id="133"/>
      <w:bookmarkEnd w:id="134"/>
      <w:bookmarkEnd w:id="135"/>
      <w:bookmarkEnd w:id="136"/>
      <w:bookmarkEnd w:id="137"/>
      <w:bookmarkEnd w:id="138"/>
      <w:bookmarkEnd w:id="139"/>
    </w:p>
    <w:p w14:paraId="50402046" w14:textId="3D31326D" w:rsidR="00023A58" w:rsidRDefault="00023A58" w:rsidP="00023A58">
      <w:pPr>
        <w:rPr>
          <w:b/>
          <w:lang w:eastAsia="zh-CN"/>
        </w:rPr>
      </w:pPr>
    </w:p>
    <w:p w14:paraId="7B71A57B" w14:textId="64A7F3F1" w:rsidR="00681F4E" w:rsidRPr="00681F4E" w:rsidRDefault="00681F4E" w:rsidP="00681F4E">
      <w:pPr>
        <w:pStyle w:val="Caption"/>
      </w:pPr>
    </w:p>
    <w:p w14:paraId="7308C4BF" w14:textId="77777777" w:rsidR="00681F4E" w:rsidRPr="00681F4E" w:rsidRDefault="00681F4E" w:rsidP="00681F4E">
      <w:pPr>
        <w:rPr>
          <w:lang w:val="en-GB"/>
        </w:rPr>
      </w:pPr>
    </w:p>
    <w:p w14:paraId="48664CAD" w14:textId="60E9755C" w:rsidR="005C6502" w:rsidRDefault="005C6502" w:rsidP="002B15CF">
      <w:pPr>
        <w:pStyle w:val="Heading3"/>
      </w:pPr>
      <w:r>
        <w:t>CSI Measurement and SRS</w:t>
      </w:r>
    </w:p>
    <w:p w14:paraId="77482349" w14:textId="6663816E" w:rsidR="005C6502" w:rsidRDefault="005C6502" w:rsidP="005C6502">
      <w:pPr>
        <w:rPr>
          <w:lang w:val="en-GB"/>
        </w:rPr>
      </w:pPr>
      <w:r>
        <w:rPr>
          <w:lang w:val="en-GB"/>
        </w:rPr>
        <w:t xml:space="preserve">In RAN1 #90, the follow agreement as made </w:t>
      </w:r>
      <w:r>
        <w:rPr>
          <w:lang w:val="en-GB"/>
        </w:rPr>
        <w:fldChar w:fldCharType="begin"/>
      </w:r>
      <w:r>
        <w:rPr>
          <w:lang w:val="en-GB"/>
        </w:rPr>
        <w:instrText xml:space="preserve"> REF _Ref494300927 \r \h </w:instrText>
      </w:r>
      <w:r>
        <w:rPr>
          <w:lang w:val="en-GB"/>
        </w:rPr>
      </w:r>
      <w:r>
        <w:rPr>
          <w:lang w:val="en-GB"/>
        </w:rPr>
        <w:fldChar w:fldCharType="separate"/>
      </w:r>
      <w:r w:rsidR="007E052D">
        <w:rPr>
          <w:lang w:val="en-GB"/>
        </w:rPr>
        <w:t>[7]</w:t>
      </w:r>
      <w:r>
        <w:rPr>
          <w:lang w:val="en-GB"/>
        </w:rPr>
        <w:fldChar w:fldCharType="end"/>
      </w:r>
      <w:r>
        <w:rPr>
          <w:lang w:val="en-GB"/>
        </w:rPr>
        <w:t>:</w:t>
      </w:r>
    </w:p>
    <w:p w14:paraId="146DBB58" w14:textId="77777777" w:rsidR="005C6502" w:rsidRPr="005A304C" w:rsidRDefault="005C6502" w:rsidP="00C5144D">
      <w:pPr>
        <w:numPr>
          <w:ilvl w:val="0"/>
          <w:numId w:val="6"/>
        </w:numPr>
        <w:tabs>
          <w:tab w:val="left" w:pos="1440"/>
        </w:tabs>
        <w:overflowPunct/>
        <w:autoSpaceDE/>
        <w:autoSpaceDN/>
        <w:adjustRightInd/>
        <w:spacing w:after="0"/>
        <w:textAlignment w:val="auto"/>
        <w:rPr>
          <w:rFonts w:eastAsia="MS Mincho"/>
          <w:iCs/>
          <w:lang w:eastAsia="ja-JP"/>
        </w:rPr>
      </w:pPr>
      <w:r w:rsidRPr="005A304C">
        <w:rPr>
          <w:rFonts w:eastAsia="MS Mincho"/>
          <w:iCs/>
          <w:lang w:eastAsia="ja-JP"/>
        </w:rPr>
        <w:t>When a UE performs measurement or transmit SRS outside of its active BWP, it is considered as a measurement gap</w:t>
      </w:r>
    </w:p>
    <w:p w14:paraId="50B8C87A" w14:textId="77777777" w:rsidR="005C6502" w:rsidRPr="005A304C" w:rsidRDefault="005C6502" w:rsidP="00C5144D">
      <w:pPr>
        <w:numPr>
          <w:ilvl w:val="1"/>
          <w:numId w:val="6"/>
        </w:numPr>
        <w:tabs>
          <w:tab w:val="left" w:pos="1440"/>
        </w:tabs>
        <w:overflowPunct/>
        <w:autoSpaceDE/>
        <w:autoSpaceDN/>
        <w:adjustRightInd/>
        <w:spacing w:after="0"/>
        <w:textAlignment w:val="auto"/>
        <w:rPr>
          <w:rFonts w:eastAsia="MS Mincho"/>
          <w:iCs/>
          <w:lang w:eastAsia="ja-JP"/>
        </w:rPr>
      </w:pPr>
      <w:r w:rsidRPr="005A304C">
        <w:rPr>
          <w:rFonts w:eastAsia="MS Mincho" w:hint="eastAsia"/>
          <w:iCs/>
          <w:lang w:eastAsia="ja-JP"/>
        </w:rPr>
        <w:t xml:space="preserve">FFS: details of measurement gap </w:t>
      </w:r>
      <w:r w:rsidRPr="005A304C">
        <w:rPr>
          <w:rFonts w:eastAsia="MS Mincho"/>
          <w:iCs/>
          <w:lang w:eastAsia="ja-JP"/>
        </w:rPr>
        <w:t>configuration</w:t>
      </w:r>
    </w:p>
    <w:p w14:paraId="5BEFE249" w14:textId="77777777" w:rsidR="005C6502" w:rsidRDefault="005C6502" w:rsidP="00C5144D">
      <w:pPr>
        <w:numPr>
          <w:ilvl w:val="1"/>
          <w:numId w:val="6"/>
        </w:numPr>
        <w:tabs>
          <w:tab w:val="left" w:pos="1440"/>
        </w:tabs>
        <w:overflowPunct/>
        <w:autoSpaceDE/>
        <w:autoSpaceDN/>
        <w:adjustRightInd/>
        <w:spacing w:after="120"/>
        <w:ind w:left="1434" w:hanging="357"/>
        <w:textAlignment w:val="auto"/>
        <w:rPr>
          <w:rFonts w:eastAsia="MS Mincho"/>
          <w:iCs/>
          <w:lang w:eastAsia="ja-JP"/>
        </w:rPr>
      </w:pPr>
      <w:r w:rsidRPr="005A304C">
        <w:rPr>
          <w:rFonts w:eastAsia="MS Mincho"/>
          <w:iCs/>
          <w:lang w:eastAsia="ja-JP"/>
        </w:rPr>
        <w:t>During the measurement gap, UE is not expected to monitor CORESET</w:t>
      </w:r>
    </w:p>
    <w:p w14:paraId="3E1F5D6E" w14:textId="6CB29B28" w:rsidR="0082158C" w:rsidRDefault="0082158C" w:rsidP="005C6502">
      <w:pPr>
        <w:rPr>
          <w:lang w:val="en-GB"/>
        </w:rPr>
      </w:pPr>
      <w:r>
        <w:rPr>
          <w:lang w:val="en-GB"/>
        </w:rPr>
        <w:t>The wording for the above agreement is somewhat ambiguous, but it is majority view that above agreement applies to RRM measurement</w:t>
      </w:r>
      <w:r w:rsidR="00835A6E">
        <w:rPr>
          <w:lang w:val="en-GB"/>
        </w:rPr>
        <w:t xml:space="preserve"> only</w:t>
      </w:r>
      <w:r w:rsidR="00635943">
        <w:rPr>
          <w:lang w:val="en-GB"/>
        </w:rPr>
        <w:t>, and we share this view as well.</w:t>
      </w:r>
      <w:r>
        <w:rPr>
          <w:lang w:val="en-GB"/>
        </w:rPr>
        <w:t xml:space="preserve"> </w:t>
      </w:r>
      <w:r w:rsidR="00B4144A">
        <w:rPr>
          <w:lang w:val="en-GB"/>
        </w:rPr>
        <w:t xml:space="preserve">For </w:t>
      </w:r>
      <w:r w:rsidR="000D5BC0">
        <w:rPr>
          <w:lang w:val="en-GB"/>
        </w:rPr>
        <w:t xml:space="preserve">the purpose of obtaining </w:t>
      </w:r>
      <w:r w:rsidR="00B4144A">
        <w:rPr>
          <w:lang w:val="en-GB"/>
        </w:rPr>
        <w:t>CQI, i</w:t>
      </w:r>
      <w:r>
        <w:rPr>
          <w:lang w:val="en-GB"/>
        </w:rPr>
        <w:t>t is still subject to discussion whether CSI measurement or SRS should be within or outside of active BWP. It makes sense to prioritize discussion of CSI measurement first, and then SRS discussion should become more straight-forward.</w:t>
      </w:r>
    </w:p>
    <w:p w14:paraId="4A37EE65" w14:textId="743B56A9" w:rsidR="0082158C" w:rsidRDefault="00835A6E" w:rsidP="005C6502">
      <w:pPr>
        <w:rPr>
          <w:lang w:val="en-GB"/>
        </w:rPr>
      </w:pPr>
      <w:r>
        <w:rPr>
          <w:lang w:val="en-GB"/>
        </w:rPr>
        <w:t xml:space="preserve">During offline email discussion after RAN1 #90bis, two alternatives emerged and </w:t>
      </w:r>
      <w:r w:rsidR="00345AE6">
        <w:rPr>
          <w:lang w:val="en-GB"/>
        </w:rPr>
        <w:t xml:space="preserve">had </w:t>
      </w:r>
      <w:r>
        <w:rPr>
          <w:lang w:val="en-GB"/>
        </w:rPr>
        <w:t>bec</w:t>
      </w:r>
      <w:r w:rsidR="00345AE6">
        <w:rPr>
          <w:lang w:val="en-GB"/>
        </w:rPr>
        <w:t>o</w:t>
      </w:r>
      <w:r>
        <w:rPr>
          <w:lang w:val="en-GB"/>
        </w:rPr>
        <w:t>me the main subject for consideration:</w:t>
      </w:r>
    </w:p>
    <w:p w14:paraId="184479C2" w14:textId="6311EC5E" w:rsidR="00835A6E" w:rsidRPr="00835A6E" w:rsidRDefault="00835A6E" w:rsidP="00C5144D">
      <w:pPr>
        <w:pStyle w:val="ListParagraph"/>
        <w:numPr>
          <w:ilvl w:val="0"/>
          <w:numId w:val="7"/>
        </w:numPr>
      </w:pPr>
      <w:r w:rsidRPr="00835A6E">
        <w:t xml:space="preserve">Alt. 1) </w:t>
      </w:r>
    </w:p>
    <w:p w14:paraId="15FFB51C" w14:textId="2DFD728F" w:rsidR="00835A6E" w:rsidRPr="00835A6E" w:rsidRDefault="00835A6E" w:rsidP="00C5144D">
      <w:pPr>
        <w:pStyle w:val="ListParagraph"/>
        <w:numPr>
          <w:ilvl w:val="1"/>
          <w:numId w:val="7"/>
        </w:numPr>
      </w:pPr>
      <w:r w:rsidRPr="00835A6E">
        <w:t>A UE can perform CSI measurement outside of its active BWP via a measurement gap configuration</w:t>
      </w:r>
    </w:p>
    <w:p w14:paraId="0F3C36FC" w14:textId="5C6E7FE1" w:rsidR="00835A6E" w:rsidRPr="00835A6E" w:rsidRDefault="00835A6E" w:rsidP="00C5144D">
      <w:pPr>
        <w:pStyle w:val="ListParagraph"/>
        <w:numPr>
          <w:ilvl w:val="2"/>
          <w:numId w:val="7"/>
        </w:numPr>
      </w:pPr>
      <w:r w:rsidRPr="00835A6E">
        <w:t>FFS: details of measurement gap configuration</w:t>
      </w:r>
    </w:p>
    <w:p w14:paraId="1416128E" w14:textId="6E8BB245" w:rsidR="00835A6E" w:rsidRPr="00835A6E" w:rsidRDefault="00835A6E" w:rsidP="00C5144D">
      <w:pPr>
        <w:pStyle w:val="ListParagraph"/>
        <w:numPr>
          <w:ilvl w:val="2"/>
          <w:numId w:val="7"/>
        </w:numPr>
      </w:pPr>
      <w:r w:rsidRPr="00835A6E">
        <w:t>During the measurement gap, UE is not expected to monitor CORESET</w:t>
      </w:r>
    </w:p>
    <w:p w14:paraId="2DD27D1F" w14:textId="03D47250" w:rsidR="00835A6E" w:rsidRPr="00835A6E" w:rsidRDefault="00835A6E" w:rsidP="00C5144D">
      <w:pPr>
        <w:pStyle w:val="ListParagraph"/>
        <w:numPr>
          <w:ilvl w:val="0"/>
          <w:numId w:val="7"/>
        </w:numPr>
      </w:pPr>
      <w:r w:rsidRPr="00835A6E">
        <w:t>Alt. 2)</w:t>
      </w:r>
    </w:p>
    <w:p w14:paraId="7F16D630" w14:textId="25BF0DDF" w:rsidR="00835A6E" w:rsidRPr="00835A6E" w:rsidRDefault="00835A6E" w:rsidP="00C5144D">
      <w:pPr>
        <w:pStyle w:val="ListParagraph"/>
        <w:numPr>
          <w:ilvl w:val="1"/>
          <w:numId w:val="7"/>
        </w:numPr>
      </w:pPr>
      <w:r w:rsidRPr="00835A6E">
        <w:t>A UE can only perform CSI measurement within its active BWP</w:t>
      </w:r>
    </w:p>
    <w:p w14:paraId="511FE285" w14:textId="06B9F95D" w:rsidR="00835A6E" w:rsidRPr="00835A6E" w:rsidRDefault="00835A6E" w:rsidP="00C5144D">
      <w:pPr>
        <w:pStyle w:val="ListParagraph"/>
        <w:numPr>
          <w:ilvl w:val="2"/>
          <w:numId w:val="7"/>
        </w:numPr>
      </w:pPr>
      <w:r w:rsidRPr="00835A6E">
        <w:t>The CSI measurement outside of the current active BWP is performed via BWP switching.</w:t>
      </w:r>
    </w:p>
    <w:p w14:paraId="30B7C421" w14:textId="77777777" w:rsidR="000055B3" w:rsidRDefault="000055B3" w:rsidP="000055B3">
      <w:pPr>
        <w:rPr>
          <w:lang w:val="en-GB"/>
        </w:rPr>
      </w:pPr>
    </w:p>
    <w:p w14:paraId="39DB6992" w14:textId="6DF338E9" w:rsidR="000055B3" w:rsidRPr="000055B3" w:rsidRDefault="000055B3" w:rsidP="000055B3">
      <w:pPr>
        <w:rPr>
          <w:lang w:val="en-GB"/>
        </w:rPr>
      </w:pPr>
      <w:r>
        <w:rPr>
          <w:lang w:val="en-GB"/>
        </w:rPr>
        <w:t>O</w:t>
      </w:r>
      <w:r w:rsidRPr="000055B3">
        <w:rPr>
          <w:lang w:val="en-GB"/>
        </w:rPr>
        <w:t xml:space="preserve">ur preference can be categorized as Alt 2 and the reasoning is </w:t>
      </w:r>
      <w:r>
        <w:rPr>
          <w:lang w:val="en-GB"/>
        </w:rPr>
        <w:t>as follows</w:t>
      </w:r>
      <w:r w:rsidRPr="000055B3">
        <w:rPr>
          <w:lang w:val="en-GB"/>
        </w:rPr>
        <w:t xml:space="preserve">. For the UE power saving use case, we think that BWP switching from narrow to wide BW is mainly driven by traffic. There is little motivation to measure CSI elsewhere and return to the original BWP; Instead, when </w:t>
      </w:r>
      <w:r>
        <w:rPr>
          <w:lang w:val="en-GB"/>
        </w:rPr>
        <w:t xml:space="preserve">a burst of </w:t>
      </w:r>
      <w:r w:rsidRPr="000055B3">
        <w:rPr>
          <w:lang w:val="en-GB"/>
        </w:rPr>
        <w:t>traffic arrives, UE should transition to the wide BWP and make the best use of the channel condition. Therefore, we also support performing aperiodic CSI measurement upon BWP transition if existing CSI information is not available or usable. BWP switching DCI without scheduling is an effective way to support aperiodic CSI request in this case; Specifically, zero-assignment can be used on the existing DL assignment DCI, similar to LTE SPS activation/release DCI.</w:t>
      </w:r>
      <w:r>
        <w:rPr>
          <w:lang w:val="en-GB"/>
        </w:rPr>
        <w:t xml:space="preserve"> </w:t>
      </w:r>
      <w:r w:rsidRPr="000055B3">
        <w:rPr>
          <w:lang w:val="en-GB"/>
        </w:rPr>
        <w:t xml:space="preserve">In addition, aperiodic CSI request via UL grant can be used and </w:t>
      </w:r>
      <w:r w:rsidR="00A116E5">
        <w:rPr>
          <w:lang w:val="en-GB"/>
        </w:rPr>
        <w:t>the DCI format</w:t>
      </w:r>
      <w:r w:rsidRPr="000055B3">
        <w:rPr>
          <w:lang w:val="en-GB"/>
        </w:rPr>
        <w:t xml:space="preserve"> can be further </w:t>
      </w:r>
      <w:r w:rsidR="00CB2E2D">
        <w:rPr>
          <w:lang w:val="en-GB"/>
        </w:rPr>
        <w:t xml:space="preserve">enhanced </w:t>
      </w:r>
      <w:r w:rsidRPr="000055B3">
        <w:rPr>
          <w:lang w:val="en-GB"/>
        </w:rPr>
        <w:t xml:space="preserve">to support </w:t>
      </w:r>
      <w:r w:rsidR="00A116E5">
        <w:rPr>
          <w:lang w:val="en-GB"/>
        </w:rPr>
        <w:t xml:space="preserve">DL </w:t>
      </w:r>
      <w:r w:rsidRPr="000055B3">
        <w:rPr>
          <w:lang w:val="en-GB"/>
        </w:rPr>
        <w:t>BWP switching</w:t>
      </w:r>
      <w:r w:rsidR="00CB2E2D">
        <w:rPr>
          <w:lang w:val="en-GB"/>
        </w:rPr>
        <w:t xml:space="preserve"> for paired spectrum,  see discussion in Section </w:t>
      </w:r>
      <w:r w:rsidR="00CB2E2D">
        <w:rPr>
          <w:lang w:val="en-GB"/>
        </w:rPr>
        <w:fldChar w:fldCharType="begin"/>
      </w:r>
      <w:r w:rsidR="00CB2E2D">
        <w:rPr>
          <w:lang w:val="en-GB"/>
        </w:rPr>
        <w:instrText xml:space="preserve"> REF _Ref498694307 \r \h </w:instrText>
      </w:r>
      <w:r w:rsidR="00CB2E2D">
        <w:rPr>
          <w:lang w:val="en-GB"/>
        </w:rPr>
      </w:r>
      <w:r w:rsidR="00CB2E2D">
        <w:rPr>
          <w:lang w:val="en-GB"/>
        </w:rPr>
        <w:fldChar w:fldCharType="separate"/>
      </w:r>
      <w:r w:rsidR="007E052D">
        <w:rPr>
          <w:lang w:val="en-GB"/>
        </w:rPr>
        <w:t>2.2.4</w:t>
      </w:r>
      <w:r w:rsidR="00CB2E2D">
        <w:rPr>
          <w:lang w:val="en-GB"/>
        </w:rPr>
        <w:fldChar w:fldCharType="end"/>
      </w:r>
      <w:r w:rsidRPr="000055B3">
        <w:rPr>
          <w:lang w:val="en-GB"/>
        </w:rPr>
        <w:t>.</w:t>
      </w:r>
    </w:p>
    <w:p w14:paraId="316DE75F" w14:textId="37D2F2A1" w:rsidR="000055B3" w:rsidRPr="000055B3" w:rsidRDefault="000055B3" w:rsidP="000055B3">
      <w:pPr>
        <w:rPr>
          <w:lang w:val="en-GB"/>
        </w:rPr>
      </w:pPr>
      <w:r w:rsidRPr="000055B3">
        <w:rPr>
          <w:lang w:val="en-GB"/>
        </w:rPr>
        <w:t xml:space="preserve">Periodic CSI measurement on the wide BWP based on Alt 1 offers the benefit that gNB always has up-to-date CSI feedback. However, for data scheduling, more accurate CSF would be needed and it is not clear that </w:t>
      </w:r>
      <w:r>
        <w:rPr>
          <w:lang w:val="en-GB"/>
        </w:rPr>
        <w:t xml:space="preserve">measurement gap can </w:t>
      </w:r>
      <w:r w:rsidR="00C40841">
        <w:rPr>
          <w:lang w:val="en-GB"/>
        </w:rPr>
        <w:t>deliver the needed accuracy</w:t>
      </w:r>
      <w:r w:rsidRPr="000055B3">
        <w:rPr>
          <w:lang w:val="en-GB"/>
        </w:rPr>
        <w:t>. Moreover, if UE has to perform periodic CSI measurement for the wide BWP even when it is mostly monitoring PDCCH in the narrow BWP, power saving is compromised. On the other hand, the aperiodic CSI f</w:t>
      </w:r>
      <w:r w:rsidR="00345AE6">
        <w:rPr>
          <w:lang w:val="en-GB"/>
        </w:rPr>
        <w:t xml:space="preserve">lavor of Alt 1, in our view, could be useful but it is </w:t>
      </w:r>
      <w:r w:rsidRPr="000055B3">
        <w:rPr>
          <w:lang w:val="en-GB"/>
        </w:rPr>
        <w:t xml:space="preserve">an optimization; Alt 2 can achieve the same thing. </w:t>
      </w:r>
    </w:p>
    <w:p w14:paraId="0A2BDD32" w14:textId="260D35DB" w:rsidR="005C6502" w:rsidRDefault="000055B3" w:rsidP="000055B3">
      <w:pPr>
        <w:rPr>
          <w:lang w:val="en-GB"/>
        </w:rPr>
      </w:pPr>
      <w:r w:rsidRPr="000055B3">
        <w:rPr>
          <w:lang w:val="en-GB"/>
        </w:rPr>
        <w:t>In our view, Alt 2 is sufficient for the BWP adaptation use case. While Alt 1 may have other benefits, they are not very applicable for UE power saving. To keep specification simple, we prefer support for Alt 2 for Rel-15.</w:t>
      </w:r>
    </w:p>
    <w:p w14:paraId="065C94F2" w14:textId="339EA5D5" w:rsidR="00345AE6" w:rsidRDefault="00345AE6" w:rsidP="00345AE6">
      <w:pPr>
        <w:pStyle w:val="Caption"/>
        <w:rPr>
          <w:lang w:val="en-GB"/>
        </w:rPr>
      </w:pPr>
      <w:bookmarkStart w:id="140" w:name="_Toc498701143"/>
      <w:bookmarkStart w:id="141" w:name="_Toc498702918"/>
      <w:bookmarkStart w:id="142" w:name="_Toc498711162"/>
      <w:bookmarkStart w:id="143" w:name="_Toc498712639"/>
      <w:bookmarkStart w:id="144" w:name="_Toc498712707"/>
      <w:bookmarkStart w:id="145" w:name="_Toc498714479"/>
      <w:bookmarkStart w:id="146" w:name="_Toc498715965"/>
      <w:bookmarkStart w:id="147" w:name="_Toc498716639"/>
      <w:bookmarkStart w:id="148" w:name="_Toc498717145"/>
      <w:bookmarkStart w:id="149" w:name="_Toc498717284"/>
      <w:bookmarkStart w:id="150" w:name="_Toc498717530"/>
      <w:bookmarkStart w:id="151" w:name="_Toc498720180"/>
      <w:r>
        <w:t xml:space="preserve">Proposal </w:t>
      </w:r>
      <w:r w:rsidR="00087462">
        <w:fldChar w:fldCharType="begin"/>
      </w:r>
      <w:r w:rsidR="00087462">
        <w:instrText xml:space="preserve"> SEQ Proposal \* ARABIC </w:instrText>
      </w:r>
      <w:r w:rsidR="00087462">
        <w:fldChar w:fldCharType="separate"/>
      </w:r>
      <w:r w:rsidR="007E052D">
        <w:rPr>
          <w:noProof/>
        </w:rPr>
        <w:t>6</w:t>
      </w:r>
      <w:r w:rsidR="00087462">
        <w:rPr>
          <w:noProof/>
        </w:rPr>
        <w:fldChar w:fldCharType="end"/>
      </w:r>
      <w:r>
        <w:t xml:space="preserve">: A UE can only perform CSI measurement within its active </w:t>
      </w:r>
      <w:r w:rsidR="00D4039F">
        <w:t xml:space="preserve">DL </w:t>
      </w:r>
      <w:r>
        <w:t>BWP</w:t>
      </w:r>
      <w:bookmarkEnd w:id="140"/>
      <w:bookmarkEnd w:id="141"/>
      <w:bookmarkEnd w:id="142"/>
      <w:bookmarkEnd w:id="143"/>
      <w:bookmarkEnd w:id="144"/>
      <w:bookmarkEnd w:id="145"/>
      <w:bookmarkEnd w:id="146"/>
      <w:bookmarkEnd w:id="147"/>
      <w:bookmarkEnd w:id="148"/>
      <w:bookmarkEnd w:id="149"/>
      <w:bookmarkEnd w:id="150"/>
      <w:bookmarkEnd w:id="151"/>
    </w:p>
    <w:p w14:paraId="6AA338E9" w14:textId="0651ACBD" w:rsidR="00835A6E" w:rsidRDefault="00AC404F" w:rsidP="005C6502">
      <w:pPr>
        <w:rPr>
          <w:lang w:val="en-GB"/>
        </w:rPr>
      </w:pPr>
      <w:r>
        <w:rPr>
          <w:lang w:val="en-GB"/>
        </w:rPr>
        <w:t>Consideration for SRS should be consistent with CSI measurement, because SRS achieves similar functionality but exploits channel reciprocity for TDD. The following rules are consistent with CSI measurement:</w:t>
      </w:r>
    </w:p>
    <w:p w14:paraId="2CD899E3" w14:textId="1C57EFB3" w:rsidR="00AC404F" w:rsidRDefault="00AC404F" w:rsidP="00C5144D">
      <w:pPr>
        <w:pStyle w:val="ListParagraph"/>
        <w:numPr>
          <w:ilvl w:val="0"/>
          <w:numId w:val="8"/>
        </w:numPr>
      </w:pPr>
      <w:r>
        <w:t>SRS should correspond only to the active DL BWP</w:t>
      </w:r>
    </w:p>
    <w:p w14:paraId="74936D35" w14:textId="51FA33AB" w:rsidR="00AC404F" w:rsidRDefault="00AC404F" w:rsidP="00C5144D">
      <w:pPr>
        <w:pStyle w:val="ListParagraph"/>
        <w:numPr>
          <w:ilvl w:val="0"/>
          <w:numId w:val="8"/>
        </w:numPr>
      </w:pPr>
      <w:r>
        <w:t xml:space="preserve">But SRS is transmitted on UL, there are two </w:t>
      </w:r>
      <w:r w:rsidR="00B533BC">
        <w:t>possible configurations</w:t>
      </w:r>
      <w:r>
        <w:t>:</w:t>
      </w:r>
    </w:p>
    <w:p w14:paraId="2E65B33B" w14:textId="11F94341" w:rsidR="00AC404F" w:rsidRDefault="00AC404F" w:rsidP="00C5144D">
      <w:pPr>
        <w:pStyle w:val="ListParagraph"/>
        <w:numPr>
          <w:ilvl w:val="1"/>
          <w:numId w:val="8"/>
        </w:numPr>
      </w:pPr>
      <w:r>
        <w:t>DL BWP is a subset of (or same as) UL BWP</w:t>
      </w:r>
      <w:r w:rsidR="00B25632">
        <w:t xml:space="preserve"> for the BWP pair</w:t>
      </w:r>
      <w:r>
        <w:t>:</w:t>
      </w:r>
    </w:p>
    <w:p w14:paraId="719AE15B" w14:textId="1891DA05" w:rsidR="00AC404F" w:rsidRDefault="00AC404F" w:rsidP="00C5144D">
      <w:pPr>
        <w:pStyle w:val="ListParagraph"/>
        <w:numPr>
          <w:ilvl w:val="2"/>
          <w:numId w:val="8"/>
        </w:numPr>
      </w:pPr>
      <w:r>
        <w:t>No issue, send SRS on frequency range of DL BWP in the UL direction.</w:t>
      </w:r>
    </w:p>
    <w:p w14:paraId="2374D8EF" w14:textId="54762809" w:rsidR="00AC404F" w:rsidRDefault="00AC404F" w:rsidP="00C5144D">
      <w:pPr>
        <w:pStyle w:val="ListParagraph"/>
        <w:numPr>
          <w:ilvl w:val="1"/>
          <w:numId w:val="8"/>
        </w:numPr>
      </w:pPr>
      <w:r>
        <w:lastRenderedPageBreak/>
        <w:t>UL BWP is a subset of DL BWP</w:t>
      </w:r>
      <w:r w:rsidR="00B25632">
        <w:t xml:space="preserve"> for the BWP pair</w:t>
      </w:r>
      <w:r>
        <w:t>:</w:t>
      </w:r>
    </w:p>
    <w:p w14:paraId="020B55D9" w14:textId="5157EC75" w:rsidR="00AC404F" w:rsidRDefault="00AC404F" w:rsidP="00C5144D">
      <w:pPr>
        <w:pStyle w:val="ListParagraph"/>
        <w:numPr>
          <w:ilvl w:val="2"/>
          <w:numId w:val="8"/>
        </w:numPr>
      </w:pPr>
      <w:r>
        <w:t>Allow sending SRS outside of UL BWP, but still within the frequency range of DL BWP.</w:t>
      </w:r>
    </w:p>
    <w:p w14:paraId="2A14A99B" w14:textId="521E2F0E" w:rsidR="00AC404F" w:rsidRDefault="00AC404F" w:rsidP="00C5144D">
      <w:pPr>
        <w:pStyle w:val="ListParagraph"/>
        <w:numPr>
          <w:ilvl w:val="2"/>
          <w:numId w:val="8"/>
        </w:numPr>
      </w:pPr>
      <w:r>
        <w:t>To support this, implicit gap for UL BWP switching needs to be specified.</w:t>
      </w:r>
    </w:p>
    <w:tbl>
      <w:tblPr>
        <w:tblStyle w:val="TableGrid"/>
        <w:tblW w:w="0" w:type="auto"/>
        <w:tblLook w:val="04A0" w:firstRow="1" w:lastRow="0" w:firstColumn="1" w:lastColumn="0" w:noHBand="0" w:noVBand="1"/>
      </w:tblPr>
      <w:tblGrid>
        <w:gridCol w:w="5575"/>
        <w:gridCol w:w="4053"/>
      </w:tblGrid>
      <w:tr w:rsidR="00B25632" w14:paraId="7442FF1D" w14:textId="77777777" w:rsidTr="00B25632">
        <w:tc>
          <w:tcPr>
            <w:tcW w:w="5575" w:type="dxa"/>
          </w:tcPr>
          <w:p w14:paraId="586B74FC" w14:textId="77777777" w:rsidR="00B25632" w:rsidRDefault="00B25632" w:rsidP="00AC404F">
            <w:r>
              <w:t>Configuration 1:</w:t>
            </w:r>
          </w:p>
          <w:p w14:paraId="4751C4B3" w14:textId="1AA2A032" w:rsidR="00B25632" w:rsidRDefault="00B25632" w:rsidP="00AC404F">
            <w:r>
              <w:rPr>
                <w:noProof/>
              </w:rPr>
              <w:drawing>
                <wp:inline distT="0" distB="0" distL="0" distR="0" wp14:anchorId="6281404E" wp14:editId="370DE2A6">
                  <wp:extent cx="1316736" cy="1115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16736" cy="1115568"/>
                          </a:xfrm>
                          <a:prstGeom prst="rect">
                            <a:avLst/>
                          </a:prstGeom>
                        </pic:spPr>
                      </pic:pic>
                    </a:graphicData>
                  </a:graphic>
                </wp:inline>
              </w:drawing>
            </w:r>
            <w:r>
              <w:rPr>
                <w:noProof/>
              </w:rPr>
              <w:t xml:space="preserve">                            </w:t>
            </w:r>
            <w:r>
              <w:rPr>
                <w:noProof/>
              </w:rPr>
              <w:drawing>
                <wp:inline distT="0" distB="0" distL="0" distR="0" wp14:anchorId="0A8A9C5B" wp14:editId="42E6B89C">
                  <wp:extent cx="374904" cy="1115568"/>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4904" cy="1115568"/>
                          </a:xfrm>
                          <a:prstGeom prst="rect">
                            <a:avLst/>
                          </a:prstGeom>
                        </pic:spPr>
                      </pic:pic>
                    </a:graphicData>
                  </a:graphic>
                </wp:inline>
              </w:drawing>
            </w:r>
          </w:p>
        </w:tc>
        <w:tc>
          <w:tcPr>
            <w:tcW w:w="4053" w:type="dxa"/>
          </w:tcPr>
          <w:p w14:paraId="0F7A6DC3" w14:textId="77777777" w:rsidR="00B25632" w:rsidRDefault="00B25632" w:rsidP="00AC404F">
            <w:r>
              <w:t>Configuration 2:</w:t>
            </w:r>
          </w:p>
          <w:p w14:paraId="26F3DBC6" w14:textId="449255D2" w:rsidR="00B25632" w:rsidRDefault="00B25632" w:rsidP="00AC404F">
            <w:r>
              <w:rPr>
                <w:noProof/>
              </w:rPr>
              <w:drawing>
                <wp:inline distT="0" distB="0" distL="0" distR="0" wp14:anchorId="3CF32E2F" wp14:editId="69971DC8">
                  <wp:extent cx="1316736" cy="9875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16736" cy="987552"/>
                          </a:xfrm>
                          <a:prstGeom prst="rect">
                            <a:avLst/>
                          </a:prstGeom>
                        </pic:spPr>
                      </pic:pic>
                    </a:graphicData>
                  </a:graphic>
                </wp:inline>
              </w:drawing>
            </w:r>
          </w:p>
        </w:tc>
      </w:tr>
    </w:tbl>
    <w:p w14:paraId="5EEA629A" w14:textId="47A2F7B4" w:rsidR="00345AE6" w:rsidRDefault="00345AE6" w:rsidP="00AC404F"/>
    <w:p w14:paraId="4B7D2917" w14:textId="511AAB07" w:rsidR="00345AE6" w:rsidRDefault="00B533BC" w:rsidP="00AC404F">
      <w:r>
        <w:t>In order to simplify implementation and specification effort, we propose supporting configuration (1) only for Rel-15.</w:t>
      </w:r>
    </w:p>
    <w:p w14:paraId="452C0957" w14:textId="19901275" w:rsidR="00B25632" w:rsidRDefault="00B25632" w:rsidP="00B25632">
      <w:pPr>
        <w:pStyle w:val="Caption"/>
      </w:pPr>
      <w:bookmarkStart w:id="152" w:name="_Toc498701144"/>
      <w:bookmarkStart w:id="153" w:name="_Toc498702919"/>
      <w:bookmarkStart w:id="154" w:name="_Toc498711163"/>
      <w:bookmarkStart w:id="155" w:name="_Toc498712640"/>
      <w:bookmarkStart w:id="156" w:name="_Toc498712708"/>
      <w:bookmarkStart w:id="157" w:name="_Toc498714480"/>
      <w:bookmarkStart w:id="158" w:name="_Toc498715966"/>
      <w:bookmarkStart w:id="159" w:name="_Toc498716640"/>
      <w:bookmarkStart w:id="160" w:name="_Toc498717146"/>
      <w:bookmarkStart w:id="161" w:name="_Toc498717285"/>
      <w:bookmarkStart w:id="162" w:name="_Toc498717531"/>
      <w:bookmarkStart w:id="163" w:name="_Toc498720181"/>
      <w:r>
        <w:t xml:space="preserve">Proposal </w:t>
      </w:r>
      <w:r w:rsidR="00087462">
        <w:fldChar w:fldCharType="begin"/>
      </w:r>
      <w:r w:rsidR="00087462">
        <w:instrText xml:space="preserve"> SEQ Proposal \* ARABIC </w:instrText>
      </w:r>
      <w:r w:rsidR="00087462">
        <w:fldChar w:fldCharType="separate"/>
      </w:r>
      <w:r w:rsidR="007E052D">
        <w:rPr>
          <w:noProof/>
        </w:rPr>
        <w:t>7</w:t>
      </w:r>
      <w:r w:rsidR="00087462">
        <w:rPr>
          <w:noProof/>
        </w:rPr>
        <w:fldChar w:fldCharType="end"/>
      </w:r>
      <w:r>
        <w:t xml:space="preserve">: </w:t>
      </w:r>
      <w:r w:rsidR="00D4039F">
        <w:t xml:space="preserve">For TDD, </w:t>
      </w:r>
      <w:r>
        <w:t>SRS transmission is restricted to only the frequency range of the currently active DL BWP in the UL direction.</w:t>
      </w:r>
      <w:bookmarkEnd w:id="152"/>
      <w:bookmarkEnd w:id="153"/>
      <w:bookmarkEnd w:id="154"/>
      <w:bookmarkEnd w:id="155"/>
      <w:bookmarkEnd w:id="156"/>
      <w:bookmarkEnd w:id="157"/>
      <w:bookmarkEnd w:id="158"/>
      <w:bookmarkEnd w:id="159"/>
      <w:bookmarkEnd w:id="160"/>
      <w:bookmarkEnd w:id="161"/>
      <w:bookmarkEnd w:id="162"/>
      <w:bookmarkEnd w:id="163"/>
      <w:r>
        <w:t xml:space="preserve"> </w:t>
      </w:r>
    </w:p>
    <w:p w14:paraId="0F6F59DA" w14:textId="07807D22" w:rsidR="00B25632" w:rsidRPr="00B25632" w:rsidRDefault="00B25632" w:rsidP="00B25632">
      <w:pPr>
        <w:pStyle w:val="Caption"/>
      </w:pPr>
      <w:bookmarkStart w:id="164" w:name="_Toc498701145"/>
      <w:bookmarkStart w:id="165" w:name="_Toc498702920"/>
      <w:bookmarkStart w:id="166" w:name="_Toc498711164"/>
      <w:bookmarkStart w:id="167" w:name="_Toc498712641"/>
      <w:bookmarkStart w:id="168" w:name="_Toc498712709"/>
      <w:bookmarkStart w:id="169" w:name="_Toc498714481"/>
      <w:bookmarkStart w:id="170" w:name="_Toc498715967"/>
      <w:bookmarkStart w:id="171" w:name="_Toc498716641"/>
      <w:bookmarkStart w:id="172" w:name="_Toc498717147"/>
      <w:bookmarkStart w:id="173" w:name="_Toc498717286"/>
      <w:bookmarkStart w:id="174" w:name="_Toc498717532"/>
      <w:bookmarkStart w:id="175" w:name="_Toc498720182"/>
      <w:r>
        <w:t xml:space="preserve">Proposal </w:t>
      </w:r>
      <w:r w:rsidR="00087462">
        <w:fldChar w:fldCharType="begin"/>
      </w:r>
      <w:r w:rsidR="00087462">
        <w:instrText xml:space="preserve"> SEQ Proposal \* ARABIC </w:instrText>
      </w:r>
      <w:r w:rsidR="00087462">
        <w:fldChar w:fldCharType="separate"/>
      </w:r>
      <w:r w:rsidR="007E052D">
        <w:rPr>
          <w:noProof/>
        </w:rPr>
        <w:t>8</w:t>
      </w:r>
      <w:r w:rsidR="00087462">
        <w:rPr>
          <w:noProof/>
        </w:rPr>
        <w:fldChar w:fldCharType="end"/>
      </w:r>
      <w:r>
        <w:t>: For Rel-15, for unpaired spectrum</w:t>
      </w:r>
      <w:r w:rsidR="00D4039F">
        <w:t xml:space="preserve"> and if SRS feature is enabled</w:t>
      </w:r>
      <w:r>
        <w:t>, do not support the BWP pair configuration where the UL BWP frequency range is a subset of that of the DL BWP.</w:t>
      </w:r>
      <w:bookmarkEnd w:id="164"/>
      <w:bookmarkEnd w:id="165"/>
      <w:bookmarkEnd w:id="166"/>
      <w:bookmarkEnd w:id="167"/>
      <w:bookmarkEnd w:id="168"/>
      <w:bookmarkEnd w:id="169"/>
      <w:bookmarkEnd w:id="170"/>
      <w:bookmarkEnd w:id="171"/>
      <w:bookmarkEnd w:id="172"/>
      <w:bookmarkEnd w:id="173"/>
      <w:bookmarkEnd w:id="174"/>
      <w:bookmarkEnd w:id="175"/>
    </w:p>
    <w:p w14:paraId="4104C7EE" w14:textId="7ED73B77" w:rsidR="00AC404F" w:rsidRDefault="00AC404F" w:rsidP="00AC404F"/>
    <w:p w14:paraId="22112E1B" w14:textId="218E960F" w:rsidR="008312D0" w:rsidRDefault="008312D0" w:rsidP="008312D0">
      <w:pPr>
        <w:pStyle w:val="Heading3"/>
      </w:pPr>
      <w:bookmarkStart w:id="176" w:name="_Ref498694307"/>
      <w:r>
        <w:t>Aperiodic CSI Request in UL Grant</w:t>
      </w:r>
      <w:r w:rsidR="00BA0B82">
        <w:t xml:space="preserve"> for DL BWP Switching</w:t>
      </w:r>
      <w:bookmarkEnd w:id="176"/>
    </w:p>
    <w:p w14:paraId="74C19C41" w14:textId="5A92C0DA" w:rsidR="00200920" w:rsidRDefault="00200920" w:rsidP="008312D0">
      <w:pPr>
        <w:rPr>
          <w:lang w:val="en-GB"/>
        </w:rPr>
      </w:pPr>
      <w:r>
        <w:rPr>
          <w:lang w:val="en-GB"/>
        </w:rPr>
        <w:t>Based on the proposal that CSI measurement should be supported only within the active DL BWP, there is a strong motivation for gNB to trigger aperiodic CSI (A-CSI) request to obtain updated CSF. While the DL grant that triggers the BWP switch can be used to also trigger A-CSI request by setting the corresponding field in the same DCI, the UE would send A-CSI content on PUCCH to the gNB. PUCCH has limited capacity, so it would be desirable to use PUSCH for CSF.</w:t>
      </w:r>
    </w:p>
    <w:p w14:paraId="3931559F" w14:textId="7D594408" w:rsidR="00200920" w:rsidRDefault="00200920" w:rsidP="008312D0">
      <w:pPr>
        <w:rPr>
          <w:lang w:val="en-GB"/>
        </w:rPr>
      </w:pPr>
      <w:r>
        <w:rPr>
          <w:lang w:val="en-GB"/>
        </w:rPr>
        <w:t>In LTE and NR, A-CSI content can be sent on PUSCH if the A-CSI request comes with a UL grant. The resource allocation in the UL grant specifies the resources to be used for A-CSI content. Likewise, the BWP ID in the UL grant specifies the BWP in which the PUSCH should be transmitted.</w:t>
      </w:r>
    </w:p>
    <w:p w14:paraId="6493DC78" w14:textId="5A276BC7" w:rsidR="00200920" w:rsidRDefault="00CF4755" w:rsidP="008312D0">
      <w:pPr>
        <w:rPr>
          <w:lang w:val="en-GB"/>
        </w:rPr>
      </w:pPr>
      <w:r>
        <w:rPr>
          <w:lang w:val="en-GB"/>
        </w:rPr>
        <w:t>Similar to the DL grant case, it’d be desirable to have a single UL grant triggering both DL BWP switch along with A-CSI request on the new DL BWP. For unpaired spectrum, this can be done because the BWP ID specifies the BWP pair which includes DL BWP. The UL grant can carry the new BWP pair ID (implying also a DL BWP change) along with setting the A-CSI request field. A-CSI content would be sen</w:t>
      </w:r>
      <w:r w:rsidR="00D4039F">
        <w:rPr>
          <w:lang w:val="en-GB"/>
        </w:rPr>
        <w:t>t</w:t>
      </w:r>
      <w:r>
        <w:rPr>
          <w:lang w:val="en-GB"/>
        </w:rPr>
        <w:t xml:space="preserve"> back on PUSCH resources signalled in the resource allocation in the UL grant.</w:t>
      </w:r>
    </w:p>
    <w:p w14:paraId="5B03F3C3" w14:textId="63ED667B" w:rsidR="00CF4755" w:rsidRDefault="00CF4755" w:rsidP="008312D0">
      <w:pPr>
        <w:rPr>
          <w:lang w:val="en-GB"/>
        </w:rPr>
      </w:pPr>
      <w:r>
        <w:rPr>
          <w:lang w:val="en-GB"/>
        </w:rPr>
        <w:t>However, for paired spectrum, because the BWP ID in the UL grant only refers to the UL BWP, there is no way to trigger a DL BWP change with the same DCI. The “status quo” solution to this is to have duplicate grants: A DL grant to switch to the new DL BWP; A UL grant for A-CSI request and PUSCH allocation for A-CSI content. In this case, UL BWP may not have to change, so the UL grant may keep the same UL BWP ID as before.</w:t>
      </w:r>
    </w:p>
    <w:p w14:paraId="25817AB7" w14:textId="21DE8FFF" w:rsidR="00CF4755" w:rsidRDefault="00CF4755" w:rsidP="008312D0">
      <w:pPr>
        <w:rPr>
          <w:lang w:val="en-GB"/>
        </w:rPr>
      </w:pPr>
      <w:r>
        <w:rPr>
          <w:lang w:val="en-GB"/>
        </w:rPr>
        <w:t>There is some inefficiency with this solution. First, both UL and DL grants have to be used, and they are not individually fully utilized. For example, without update CSF, gNB may not be able to schedule DL data to the UE very efficiently; It may even prefer not to schedule DL data to the UE by using a DL grant with zero assignment (if supported). For the UL grant, because UL BWP does not need to change, it is simply repeating the current active UL BWP.</w:t>
      </w:r>
    </w:p>
    <w:p w14:paraId="7246EC3F" w14:textId="6A641746" w:rsidR="00CF4755" w:rsidRDefault="00BA0B82" w:rsidP="008312D0">
      <w:pPr>
        <w:rPr>
          <w:lang w:val="en-GB"/>
        </w:rPr>
      </w:pPr>
      <w:r>
        <w:rPr>
          <w:lang w:val="en-GB"/>
        </w:rPr>
        <w:t>It takes only a simple enhancement to the UL grant to support single DCI for A-CSI request on PUSCH as well as DL BWP switching. The following is the proposal:</w:t>
      </w:r>
    </w:p>
    <w:p w14:paraId="610C8B2F" w14:textId="77777777" w:rsidR="00BA0B82" w:rsidRPr="00BA0B82" w:rsidRDefault="00BA0B82" w:rsidP="00BA0B82">
      <w:pPr>
        <w:rPr>
          <w:lang w:val="en-GB"/>
        </w:rPr>
      </w:pPr>
      <w:r w:rsidRPr="00BA0B82">
        <w:rPr>
          <w:lang w:val="en-GB"/>
        </w:rPr>
        <w:t>In the UL scheduling DCI, BWP ID is conditioned on A-CSI request</w:t>
      </w:r>
    </w:p>
    <w:p w14:paraId="39448123" w14:textId="478EA48B" w:rsidR="00BA0B82" w:rsidRPr="00BA0B82" w:rsidRDefault="00BA0B82" w:rsidP="00BA0B82">
      <w:pPr>
        <w:pStyle w:val="ListParagraph"/>
        <w:numPr>
          <w:ilvl w:val="0"/>
          <w:numId w:val="13"/>
        </w:numPr>
      </w:pPr>
      <w:r w:rsidRPr="00BA0B82">
        <w:t xml:space="preserve">If A-CSI request is </w:t>
      </w:r>
      <w:r>
        <w:t>not enabled</w:t>
      </w:r>
      <w:r w:rsidRPr="00BA0B82">
        <w:t>, BWP ID applies to UL BWP (normal/existing behavior)</w:t>
      </w:r>
    </w:p>
    <w:p w14:paraId="1CDDD304" w14:textId="717D0D49" w:rsidR="00BA0B82" w:rsidRDefault="00BA0B82" w:rsidP="00BA0B82">
      <w:pPr>
        <w:pStyle w:val="ListParagraph"/>
        <w:numPr>
          <w:ilvl w:val="0"/>
          <w:numId w:val="13"/>
        </w:numPr>
      </w:pPr>
      <w:r w:rsidRPr="00BA0B82">
        <w:t xml:space="preserve">If A-CSI request is </w:t>
      </w:r>
      <w:r>
        <w:t>enabled</w:t>
      </w:r>
      <w:r w:rsidRPr="00BA0B82">
        <w:t>, BWP ID applies to DL BWP (</w:t>
      </w:r>
      <w:r>
        <w:t>enhanced</w:t>
      </w:r>
      <w:r w:rsidRPr="00BA0B82">
        <w:t xml:space="preserve"> behavior)</w:t>
      </w:r>
    </w:p>
    <w:p w14:paraId="2B89E01F" w14:textId="22A557D4" w:rsidR="00BA0B82" w:rsidRDefault="00BA0B82" w:rsidP="00BA0B82">
      <w:r>
        <w:lastRenderedPageBreak/>
        <w:t>To conclude, the follow proposal is made:</w:t>
      </w:r>
    </w:p>
    <w:p w14:paraId="086426EF" w14:textId="2A8859E0" w:rsidR="00BA0B82" w:rsidRDefault="00BA0B82" w:rsidP="00BA0B82">
      <w:pPr>
        <w:pStyle w:val="Caption"/>
      </w:pPr>
      <w:bookmarkStart w:id="177" w:name="_Toc498701146"/>
      <w:bookmarkStart w:id="178" w:name="_Toc498702921"/>
      <w:bookmarkStart w:id="179" w:name="_Toc498711165"/>
      <w:bookmarkStart w:id="180" w:name="_Toc498712642"/>
      <w:bookmarkStart w:id="181" w:name="_Toc498712710"/>
      <w:bookmarkStart w:id="182" w:name="_Toc498714482"/>
      <w:bookmarkStart w:id="183" w:name="_Toc498715968"/>
      <w:bookmarkStart w:id="184" w:name="_Toc498716642"/>
      <w:bookmarkStart w:id="185" w:name="_Toc498717148"/>
      <w:bookmarkStart w:id="186" w:name="_Toc498717287"/>
      <w:bookmarkStart w:id="187" w:name="_Toc498717533"/>
      <w:bookmarkStart w:id="188" w:name="_Toc498720183"/>
      <w:r>
        <w:t xml:space="preserve">Proposal </w:t>
      </w:r>
      <w:r w:rsidR="00087462">
        <w:fldChar w:fldCharType="begin"/>
      </w:r>
      <w:r w:rsidR="00087462">
        <w:instrText xml:space="preserve"> SEQ Proposal \* ARABIC </w:instrText>
      </w:r>
      <w:r w:rsidR="00087462">
        <w:fldChar w:fldCharType="separate"/>
      </w:r>
      <w:r w:rsidR="007E052D">
        <w:rPr>
          <w:noProof/>
        </w:rPr>
        <w:t>9</w:t>
      </w:r>
      <w:r w:rsidR="00087462">
        <w:rPr>
          <w:noProof/>
        </w:rPr>
        <w:fldChar w:fldCharType="end"/>
      </w:r>
      <w:r>
        <w:t xml:space="preserve">: </w:t>
      </w:r>
      <w:r w:rsidRPr="00BA0B82">
        <w:t xml:space="preserve">A single UL scheduling DCI can switch </w:t>
      </w:r>
      <w:r w:rsidR="001B5DBA">
        <w:t xml:space="preserve">at least </w:t>
      </w:r>
      <w:r w:rsidRPr="00BA0B82">
        <w:t xml:space="preserve">the DL BWP as well as </w:t>
      </w:r>
      <w:r w:rsidR="001B5DBA">
        <w:t xml:space="preserve">request </w:t>
      </w:r>
      <w:r w:rsidRPr="00BA0B82">
        <w:t xml:space="preserve">A-CSI measurement </w:t>
      </w:r>
      <w:r w:rsidR="001B5DBA">
        <w:t xml:space="preserve">on the new DL BWP, </w:t>
      </w:r>
      <w:r w:rsidRPr="00BA0B82">
        <w:t>and allocate PUSCH resource for CSF</w:t>
      </w:r>
      <w:r>
        <w:t>, for both unpaired spectrum and paired spectrum</w:t>
      </w:r>
      <w:bookmarkEnd w:id="177"/>
      <w:bookmarkEnd w:id="178"/>
      <w:bookmarkEnd w:id="179"/>
      <w:bookmarkEnd w:id="180"/>
      <w:bookmarkEnd w:id="181"/>
      <w:bookmarkEnd w:id="182"/>
      <w:bookmarkEnd w:id="183"/>
      <w:bookmarkEnd w:id="184"/>
      <w:bookmarkEnd w:id="185"/>
      <w:bookmarkEnd w:id="186"/>
      <w:bookmarkEnd w:id="187"/>
      <w:bookmarkEnd w:id="188"/>
    </w:p>
    <w:p w14:paraId="59D0E899" w14:textId="42171335" w:rsidR="00BA0B82" w:rsidRDefault="00BA0B82" w:rsidP="00BA0B82">
      <w:r>
        <w:t>This is possible for unpaired spectrum</w:t>
      </w:r>
      <w:r w:rsidR="001B5DBA">
        <w:t xml:space="preserve"> with existing UL grant definition</w:t>
      </w:r>
      <w:r>
        <w:t>, but not possible with paired spectrum unless the following proposed enhancement is supported:</w:t>
      </w:r>
    </w:p>
    <w:p w14:paraId="4E0E9D5A" w14:textId="751C5AE7" w:rsidR="00BA0B82" w:rsidRDefault="00BA0B82" w:rsidP="00BA0B82">
      <w:pPr>
        <w:pStyle w:val="Caption"/>
      </w:pPr>
      <w:bookmarkStart w:id="189" w:name="_Toc498701147"/>
      <w:bookmarkStart w:id="190" w:name="_Toc498702922"/>
      <w:bookmarkStart w:id="191" w:name="_Toc498711166"/>
      <w:bookmarkStart w:id="192" w:name="_Toc498712643"/>
      <w:bookmarkStart w:id="193" w:name="_Toc498712711"/>
      <w:bookmarkStart w:id="194" w:name="_Toc498714483"/>
      <w:bookmarkStart w:id="195" w:name="_Toc498715969"/>
      <w:bookmarkStart w:id="196" w:name="_Toc498716643"/>
      <w:bookmarkStart w:id="197" w:name="_Toc498717149"/>
      <w:bookmarkStart w:id="198" w:name="_Toc498717288"/>
      <w:bookmarkStart w:id="199" w:name="_Toc498717534"/>
      <w:bookmarkStart w:id="200" w:name="_Toc498720184"/>
      <w:r>
        <w:t xml:space="preserve">Proposal </w:t>
      </w:r>
      <w:r w:rsidR="00087462">
        <w:fldChar w:fldCharType="begin"/>
      </w:r>
      <w:r w:rsidR="00087462">
        <w:instrText xml:space="preserve"> SEQ Proposal \* ARABIC </w:instrText>
      </w:r>
      <w:r w:rsidR="00087462">
        <w:fldChar w:fldCharType="separate"/>
      </w:r>
      <w:r w:rsidR="007E052D">
        <w:rPr>
          <w:noProof/>
        </w:rPr>
        <w:t>10</w:t>
      </w:r>
      <w:r w:rsidR="00087462">
        <w:rPr>
          <w:noProof/>
        </w:rPr>
        <w:fldChar w:fldCharType="end"/>
      </w:r>
      <w:r>
        <w:t>: In the UL scheduling DCI, whether the BWP ID applies to the UL BWP or the DL BWP is implicitly conditioned on the A-CSI request field.</w:t>
      </w:r>
      <w:bookmarkEnd w:id="189"/>
      <w:bookmarkEnd w:id="190"/>
      <w:bookmarkEnd w:id="191"/>
      <w:bookmarkEnd w:id="192"/>
      <w:bookmarkEnd w:id="193"/>
      <w:bookmarkEnd w:id="194"/>
      <w:bookmarkEnd w:id="195"/>
      <w:bookmarkEnd w:id="196"/>
      <w:bookmarkEnd w:id="197"/>
      <w:bookmarkEnd w:id="198"/>
      <w:bookmarkEnd w:id="199"/>
      <w:bookmarkEnd w:id="200"/>
    </w:p>
    <w:p w14:paraId="2CC2EC54" w14:textId="77777777" w:rsidR="008312D0" w:rsidRPr="008312D0" w:rsidRDefault="008312D0" w:rsidP="008312D0">
      <w:pPr>
        <w:rPr>
          <w:lang w:val="en-GB"/>
        </w:rPr>
      </w:pPr>
    </w:p>
    <w:p w14:paraId="5797F176" w14:textId="45E0493C" w:rsidR="00D021B4" w:rsidRPr="002B15CF" w:rsidRDefault="00CB27D1" w:rsidP="002B15CF">
      <w:pPr>
        <w:pStyle w:val="Heading3"/>
      </w:pPr>
      <w:r>
        <w:t>BWP Activation/Deactivation without Scheduling</w:t>
      </w:r>
    </w:p>
    <w:p w14:paraId="26A8DAE0" w14:textId="76318B9E" w:rsidR="00CB27D1" w:rsidRDefault="00CB27D1" w:rsidP="002B15CF">
      <w:pPr>
        <w:rPr>
          <w:lang w:val="en-GB"/>
        </w:rPr>
      </w:pPr>
      <w:r>
        <w:rPr>
          <w:lang w:val="en-GB"/>
        </w:rPr>
        <w:t xml:space="preserve">In RAN1 NR AH#3, the following agreement was made </w:t>
      </w:r>
      <w:r>
        <w:rPr>
          <w:lang w:val="en-GB"/>
        </w:rPr>
        <w:fldChar w:fldCharType="begin"/>
      </w:r>
      <w:r>
        <w:rPr>
          <w:lang w:val="en-GB"/>
        </w:rPr>
        <w:instrText xml:space="preserve"> REF _Ref494542387 \r \h </w:instrText>
      </w:r>
      <w:r>
        <w:rPr>
          <w:lang w:val="en-GB"/>
        </w:rPr>
      </w:r>
      <w:r>
        <w:rPr>
          <w:lang w:val="en-GB"/>
        </w:rPr>
        <w:fldChar w:fldCharType="separate"/>
      </w:r>
      <w:r w:rsidR="007E052D">
        <w:rPr>
          <w:lang w:val="en-GB"/>
        </w:rPr>
        <w:t>[9]</w:t>
      </w:r>
      <w:r>
        <w:rPr>
          <w:lang w:val="en-GB"/>
        </w:rPr>
        <w:fldChar w:fldCharType="end"/>
      </w:r>
      <w:r>
        <w:rPr>
          <w:lang w:val="en-GB"/>
        </w:rPr>
        <w:t>:</w:t>
      </w:r>
    </w:p>
    <w:p w14:paraId="045B329D" w14:textId="77777777" w:rsidR="00CB27D1" w:rsidRDefault="00CB27D1" w:rsidP="00C5144D">
      <w:pPr>
        <w:numPr>
          <w:ilvl w:val="0"/>
          <w:numId w:val="5"/>
        </w:numPr>
        <w:tabs>
          <w:tab w:val="left" w:pos="720"/>
        </w:tabs>
        <w:overflowPunct/>
        <w:autoSpaceDE/>
        <w:autoSpaceDN/>
        <w:adjustRightInd/>
        <w:spacing w:after="0"/>
        <w:textAlignment w:val="auto"/>
      </w:pPr>
      <w:r w:rsidRPr="00F44E32">
        <w:t>NR supports the case that a single scheduling DCI can switch the UE’s active BWP from one to another (of the same link direction) within a given serving cell</w:t>
      </w:r>
    </w:p>
    <w:p w14:paraId="39B169D5" w14:textId="77777777" w:rsidR="00CB27D1" w:rsidRDefault="00CB27D1" w:rsidP="00C5144D">
      <w:pPr>
        <w:numPr>
          <w:ilvl w:val="1"/>
          <w:numId w:val="5"/>
        </w:numPr>
        <w:tabs>
          <w:tab w:val="left" w:pos="720"/>
        </w:tabs>
        <w:overflowPunct/>
        <w:autoSpaceDE/>
        <w:autoSpaceDN/>
        <w:adjustRightInd/>
        <w:spacing w:after="0"/>
        <w:textAlignment w:val="auto"/>
      </w:pPr>
      <w:r w:rsidRPr="00782A37">
        <w:rPr>
          <w:highlight w:val="yellow"/>
          <w:lang w:eastAsia="zh-TW"/>
        </w:rPr>
        <w:t>FFS whether &amp; how for active BWP switching only without scheduling</w:t>
      </w:r>
      <w:r w:rsidRPr="00F44E32">
        <w:rPr>
          <w:lang w:eastAsia="zh-TW"/>
        </w:rPr>
        <w:t xml:space="preserve"> (including the case of UL scheduling without UL-SCH)</w:t>
      </w:r>
    </w:p>
    <w:p w14:paraId="65308F1E" w14:textId="7910F8A7" w:rsidR="00CB27D1" w:rsidRDefault="00CB27D1" w:rsidP="002B15CF">
      <w:pPr>
        <w:rPr>
          <w:lang w:val="en-GB"/>
        </w:rPr>
      </w:pPr>
    </w:p>
    <w:p w14:paraId="1B2025B1" w14:textId="4F1349F9" w:rsidR="00D14D0C" w:rsidRDefault="008232FF" w:rsidP="002B15CF">
      <w:pPr>
        <w:rPr>
          <w:lang w:val="en-GB"/>
        </w:rPr>
      </w:pPr>
      <w:r>
        <w:rPr>
          <w:lang w:val="en-GB"/>
        </w:rPr>
        <w:t>The following discussion will motivate the need and use cases for dedicated BWP DCI for active BWP switching without scheduling.</w:t>
      </w:r>
    </w:p>
    <w:p w14:paraId="5804F23D" w14:textId="7F399B39" w:rsidR="00437589" w:rsidRDefault="008232FF" w:rsidP="002B15CF">
      <w:pPr>
        <w:rPr>
          <w:lang w:val="en-GB"/>
        </w:rPr>
      </w:pPr>
      <w:r>
        <w:rPr>
          <w:lang w:val="en-GB"/>
        </w:rPr>
        <w:t>Support for a single scheduling DCI to trigger active BWP switching is motivated mainly by dynamic BWP adaptation for UE power saving during active state</w:t>
      </w:r>
      <w:r w:rsidR="008B2392">
        <w:rPr>
          <w:lang w:val="en-GB"/>
        </w:rPr>
        <w:t xml:space="preserve"> (which includes ON duration and when inactivity timer is running when C-DRX is configured)</w:t>
      </w:r>
      <w:r>
        <w:rPr>
          <w:lang w:val="en-GB"/>
        </w:rPr>
        <w:t xml:space="preserve">. </w:t>
      </w:r>
      <w:r w:rsidR="00AF6BD0">
        <w:rPr>
          <w:lang w:val="en-GB"/>
        </w:rPr>
        <w:t xml:space="preserve">Based on DoU profiling results, even with C-DRX enabled, UE typically consumes significant amount of power monitoring PDCCH without decoding any grant. </w:t>
      </w:r>
      <w:r w:rsidR="00A83F6F">
        <w:rPr>
          <w:lang w:val="en-GB"/>
        </w:rPr>
        <w:fldChar w:fldCharType="begin"/>
      </w:r>
      <w:r w:rsidR="00A83F6F">
        <w:rPr>
          <w:lang w:val="en-GB"/>
        </w:rPr>
        <w:instrText xml:space="preserve"> REF _Ref489663415 \r \h </w:instrText>
      </w:r>
      <w:r w:rsidR="00A83F6F">
        <w:rPr>
          <w:lang w:val="en-GB"/>
        </w:rPr>
      </w:r>
      <w:r w:rsidR="00A83F6F">
        <w:rPr>
          <w:lang w:val="en-GB"/>
        </w:rPr>
        <w:fldChar w:fldCharType="separate"/>
      </w:r>
      <w:r w:rsidR="007E052D">
        <w:rPr>
          <w:lang w:val="en-GB"/>
        </w:rPr>
        <w:t>[1]</w:t>
      </w:r>
      <w:r w:rsidR="00A83F6F">
        <w:rPr>
          <w:lang w:val="en-GB"/>
        </w:rPr>
        <w:fldChar w:fldCharType="end"/>
      </w:r>
      <w:r w:rsidR="00A83F6F">
        <w:rPr>
          <w:lang w:val="en-GB"/>
        </w:rPr>
        <w:t xml:space="preserve">. </w:t>
      </w:r>
      <w:r w:rsidR="008669FF">
        <w:rPr>
          <w:lang w:val="en-GB"/>
        </w:rPr>
        <w:t xml:space="preserve">To </w:t>
      </w:r>
      <w:r w:rsidR="00912805">
        <w:rPr>
          <w:lang w:val="en-GB"/>
        </w:rPr>
        <w:t>reduce the power consumption during PDCCH monitoring</w:t>
      </w:r>
      <w:r w:rsidR="008669FF">
        <w:rPr>
          <w:lang w:val="en-GB"/>
        </w:rPr>
        <w:t>,</w:t>
      </w:r>
      <w:r>
        <w:rPr>
          <w:lang w:val="en-GB"/>
        </w:rPr>
        <w:t xml:space="preserve"> </w:t>
      </w:r>
      <w:r w:rsidR="008669FF">
        <w:rPr>
          <w:lang w:val="en-GB"/>
        </w:rPr>
        <w:t>t</w:t>
      </w:r>
      <w:r>
        <w:rPr>
          <w:lang w:val="en-GB"/>
        </w:rPr>
        <w:t xml:space="preserve">he main use case is to have two BWPs configured: a narrower BWP mainly for PDCCH monitoring, and a wider BWP mainly for scheduled data. In such use case, it is envisioned that the UE may switch back-and-forth between the narrower BWP and the wider BWP, depending on the </w:t>
      </w:r>
      <w:r w:rsidR="00DB6B13">
        <w:rPr>
          <w:lang w:val="en-GB"/>
        </w:rPr>
        <w:t xml:space="preserve">burstiness of the </w:t>
      </w:r>
      <w:r>
        <w:rPr>
          <w:lang w:val="en-GB"/>
        </w:rPr>
        <w:t>traffic. Most of the time, UE would be “revisiting” a BWP that it has dwelled on previously. For this case, we believe there is merit to allow BWP switching</w:t>
      </w:r>
      <w:r w:rsidR="00437589">
        <w:rPr>
          <w:lang w:val="en-GB"/>
        </w:rPr>
        <w:t xml:space="preserve"> indication</w:t>
      </w:r>
      <w:r>
        <w:rPr>
          <w:lang w:val="en-GB"/>
        </w:rPr>
        <w:t xml:space="preserve"> and scheduling grant to be combined for low latency and </w:t>
      </w:r>
      <w:r w:rsidR="00245FDB">
        <w:rPr>
          <w:lang w:val="en-GB"/>
        </w:rPr>
        <w:t xml:space="preserve">reduced </w:t>
      </w:r>
      <w:r w:rsidR="00DC367D">
        <w:rPr>
          <w:lang w:val="en-GB"/>
        </w:rPr>
        <w:t xml:space="preserve">signalling </w:t>
      </w:r>
      <w:r>
        <w:rPr>
          <w:lang w:val="en-GB"/>
        </w:rPr>
        <w:t>overhead</w:t>
      </w:r>
      <w:r w:rsidR="00437589">
        <w:rPr>
          <w:lang w:val="en-GB"/>
        </w:rPr>
        <w:t xml:space="preserve"> for BWP switching</w:t>
      </w:r>
      <w:r>
        <w:rPr>
          <w:lang w:val="en-GB"/>
        </w:rPr>
        <w:t>.</w:t>
      </w:r>
      <w:r w:rsidR="00437589">
        <w:rPr>
          <w:lang w:val="en-GB"/>
        </w:rPr>
        <w:t xml:space="preserve"> The performance loss </w:t>
      </w:r>
      <w:r w:rsidR="0034774C">
        <w:rPr>
          <w:lang w:val="en-GB"/>
        </w:rPr>
        <w:t>for</w:t>
      </w:r>
      <w:r w:rsidR="00437589">
        <w:rPr>
          <w:lang w:val="en-GB"/>
        </w:rPr>
        <w:t xml:space="preserve"> not having the latest CQI immediately following the switch may be </w:t>
      </w:r>
      <w:r w:rsidR="00154DE7">
        <w:rPr>
          <w:lang w:val="en-GB"/>
        </w:rPr>
        <w:t>manage</w:t>
      </w:r>
      <w:r w:rsidR="0062602F">
        <w:rPr>
          <w:lang w:val="en-GB"/>
        </w:rPr>
        <w:t>able most of the time</w:t>
      </w:r>
      <w:r w:rsidR="00437589">
        <w:rPr>
          <w:lang w:val="en-GB"/>
        </w:rPr>
        <w:t>.</w:t>
      </w:r>
    </w:p>
    <w:p w14:paraId="2B381EB9" w14:textId="3A1538D9" w:rsidR="00FA48E0" w:rsidRDefault="00437589" w:rsidP="002B15CF">
      <w:pPr>
        <w:rPr>
          <w:lang w:val="en-GB"/>
        </w:rPr>
      </w:pPr>
      <w:r>
        <w:rPr>
          <w:lang w:val="en-GB"/>
        </w:rPr>
        <w:t>There are other use cases where a dedicated BWP DCI for switching</w:t>
      </w:r>
      <w:r w:rsidR="00131A50">
        <w:rPr>
          <w:lang w:val="en-GB"/>
        </w:rPr>
        <w:t>/activation/deactivation</w:t>
      </w:r>
      <w:r>
        <w:rPr>
          <w:lang w:val="en-GB"/>
        </w:rPr>
        <w:t xml:space="preserve"> would be beneficial. If UE does not have prior CQI information on a BWP (or it has been very stale), it would be more efficient for UE to switch</w:t>
      </w:r>
      <w:r w:rsidR="00D42BEF">
        <w:rPr>
          <w:lang w:val="en-GB"/>
        </w:rPr>
        <w:t xml:space="preserve"> to the new BWP</w:t>
      </w:r>
      <w:r>
        <w:rPr>
          <w:lang w:val="en-GB"/>
        </w:rPr>
        <w:t xml:space="preserve">, perform CSI measurement and feedback, and then gNB can schedule to the UE based on an up-to-date CQI. </w:t>
      </w:r>
      <w:r w:rsidR="00D42BEF">
        <w:rPr>
          <w:lang w:val="en-GB"/>
        </w:rPr>
        <w:t xml:space="preserve">This scheme avoids the complexity for supporting CSI measurement outside of </w:t>
      </w:r>
      <w:r w:rsidR="00D35AF0">
        <w:rPr>
          <w:lang w:val="en-GB"/>
        </w:rPr>
        <w:t xml:space="preserve">active </w:t>
      </w:r>
      <w:r w:rsidR="00D42BEF">
        <w:rPr>
          <w:lang w:val="en-GB"/>
        </w:rPr>
        <w:t xml:space="preserve">BWP. </w:t>
      </w:r>
      <w:r>
        <w:rPr>
          <w:lang w:val="en-GB"/>
        </w:rPr>
        <w:t xml:space="preserve">While BWP switching triggered with a scheduling grant could be the main use case, </w:t>
      </w:r>
      <w:r w:rsidR="00E16704">
        <w:rPr>
          <w:lang w:val="en-GB"/>
        </w:rPr>
        <w:t>support for above use case is also very important to ensure robust operation of the system.</w:t>
      </w:r>
    </w:p>
    <w:p w14:paraId="7408A0BE" w14:textId="12B61017" w:rsidR="00EE180E" w:rsidRDefault="00FA48E0" w:rsidP="002B15CF">
      <w:pPr>
        <w:rPr>
          <w:lang w:val="en-GB"/>
        </w:rPr>
      </w:pPr>
      <w:r>
        <w:rPr>
          <w:lang w:val="en-GB"/>
        </w:rPr>
        <w:t xml:space="preserve">According to our understanding, the main concern for supporting a dedicated BWP </w:t>
      </w:r>
      <w:r w:rsidR="00131A50">
        <w:rPr>
          <w:lang w:val="en-GB"/>
        </w:rPr>
        <w:t xml:space="preserve">activation/deactivation </w:t>
      </w:r>
      <w:r>
        <w:rPr>
          <w:lang w:val="en-GB"/>
        </w:rPr>
        <w:t>DCI is the impact to DCI format. To alleviate the concern, reuse of a scheduling DCI with dummy grant could be considered.</w:t>
      </w:r>
      <w:r w:rsidR="002B60FF">
        <w:rPr>
          <w:lang w:val="en-GB"/>
        </w:rPr>
        <w:t xml:space="preserve"> A dummy grant may be constructed by invalidating one or some of the fields, such as the resource allocation field.</w:t>
      </w:r>
      <w:r>
        <w:rPr>
          <w:lang w:val="en-GB"/>
        </w:rPr>
        <w:t xml:space="preserve"> </w:t>
      </w:r>
      <w:r w:rsidR="00237143">
        <w:rPr>
          <w:lang w:val="en-GB"/>
        </w:rPr>
        <w:t>Additionally, i</w:t>
      </w:r>
      <w:r>
        <w:rPr>
          <w:lang w:val="en-GB"/>
        </w:rPr>
        <w:t>t may also be feasible to leverage a fallback scheduling DCI format (which contains a smaller payload) to improve the robustness for BWP DCI signalling, without incurring extra work on introducing a new DCI format.</w:t>
      </w:r>
    </w:p>
    <w:p w14:paraId="486676CB" w14:textId="33DA4044" w:rsidR="00E64DE7" w:rsidRDefault="00E64DE7" w:rsidP="00E64DE7">
      <w:pPr>
        <w:pStyle w:val="Caption"/>
      </w:pPr>
      <w:bookmarkStart w:id="201" w:name="_Toc498633822"/>
      <w:bookmarkStart w:id="202" w:name="_Toc498634112"/>
      <w:bookmarkStart w:id="203" w:name="_Toc498648443"/>
      <w:bookmarkStart w:id="204" w:name="_Toc498648606"/>
      <w:bookmarkStart w:id="205" w:name="_Toc498701148"/>
      <w:bookmarkStart w:id="206" w:name="_Toc498702923"/>
      <w:bookmarkStart w:id="207" w:name="_Toc498711167"/>
      <w:bookmarkStart w:id="208" w:name="_Toc498712644"/>
      <w:bookmarkStart w:id="209" w:name="_Toc498712712"/>
      <w:bookmarkStart w:id="210" w:name="_Toc498714484"/>
      <w:bookmarkStart w:id="211" w:name="_Toc498715970"/>
      <w:bookmarkStart w:id="212" w:name="_Toc498716644"/>
      <w:bookmarkStart w:id="213" w:name="_Toc498717150"/>
      <w:bookmarkStart w:id="214" w:name="_Toc498717289"/>
      <w:bookmarkStart w:id="215" w:name="_Toc498717535"/>
      <w:bookmarkStart w:id="216" w:name="_Toc494572796"/>
      <w:bookmarkStart w:id="217" w:name="_Toc494577156"/>
      <w:bookmarkStart w:id="218" w:name="_Toc494705623"/>
      <w:bookmarkStart w:id="219" w:name="_Toc494706220"/>
      <w:bookmarkStart w:id="220" w:name="_Toc494706600"/>
      <w:bookmarkStart w:id="221" w:name="_Toc494718922"/>
      <w:bookmarkStart w:id="222" w:name="_Toc494718946"/>
      <w:bookmarkStart w:id="223" w:name="_Toc494737092"/>
      <w:bookmarkStart w:id="224" w:name="_Toc494741487"/>
      <w:bookmarkStart w:id="225" w:name="_Toc494742681"/>
      <w:bookmarkStart w:id="226" w:name="_Toc494742964"/>
      <w:bookmarkStart w:id="227" w:name="_Toc494743443"/>
      <w:bookmarkStart w:id="228" w:name="_Toc494743590"/>
      <w:bookmarkStart w:id="229" w:name="_Toc494743627"/>
      <w:bookmarkStart w:id="230" w:name="_Toc494744787"/>
      <w:bookmarkStart w:id="231" w:name="_Toc494748367"/>
      <w:bookmarkStart w:id="232" w:name="_Toc498720185"/>
      <w:r>
        <w:t xml:space="preserve">Proposal </w:t>
      </w:r>
      <w:r w:rsidR="00087462">
        <w:fldChar w:fldCharType="begin"/>
      </w:r>
      <w:r w:rsidR="00087462">
        <w:instrText xml:space="preserve"> SEQ Proposal \* ARABIC </w:instrText>
      </w:r>
      <w:r w:rsidR="00087462">
        <w:fldChar w:fldCharType="separate"/>
      </w:r>
      <w:r w:rsidR="007E052D">
        <w:rPr>
          <w:noProof/>
        </w:rPr>
        <w:t>11</w:t>
      </w:r>
      <w:r w:rsidR="00087462">
        <w:rPr>
          <w:noProof/>
        </w:rPr>
        <w:fldChar w:fldCharType="end"/>
      </w:r>
      <w:r>
        <w:t>: Support DL scheduling DCI with “zero” assignment (i.e. without scheduling downlink transmission) for active DL or DL/UL BWP switching. UE is expected to send positive HARQ-ACK for zero-size PDSCH transmission.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32"/>
    </w:p>
    <w:p w14:paraId="32F67035" w14:textId="5B203C2D" w:rsidR="00D35AF0" w:rsidRDefault="00D35AF0" w:rsidP="00E64DE7">
      <w:r>
        <w:t xml:space="preserve">It has been agreed that the BWP ID field in a DL scheduling DCI refers to the DL BWP, and the BWP ID field in a UL scheduling DCI refers to the UL BWP. For unpaired spectrum, because of DL/UL BWP pairing, the BWP ID is actually an ID for the pair, so the distinction between DL or UL BWP </w:t>
      </w:r>
      <w:r w:rsidR="00C840D4">
        <w:t xml:space="preserve">exclusivity </w:t>
      </w:r>
      <w:r>
        <w:t xml:space="preserve">in the scheduling DCI is lost. This is actually quite convenient as there are use cases for UL scheduling DCI to trigger DL BWP switching, and </w:t>
      </w:r>
      <w:r w:rsidR="0054228D">
        <w:t>vice versa</w:t>
      </w:r>
      <w:r>
        <w:t xml:space="preserve">. For paired spectrum, </w:t>
      </w:r>
      <w:r w:rsidR="00C840D4">
        <w:t>the DL or UL BWP exclusivity in the scheduling DCI is upheld. This means, a UL scheduling DCI can trigger BWP switching only for UL BWP.</w:t>
      </w:r>
    </w:p>
    <w:p w14:paraId="5807F9DD" w14:textId="78B2EA6B" w:rsidR="00C840D4" w:rsidRDefault="00C840D4" w:rsidP="00E64DE7">
      <w:r>
        <w:t xml:space="preserve">Similar idea of “zero” assignment can be considered for UL scheduling DCI. However, with “zero” assignment, UE would not transmit anything even if DCI is correctly decoded. There is no way for gNB to get </w:t>
      </w:r>
      <w:r w:rsidR="0054228D">
        <w:t>any form of immediate feedback</w:t>
      </w:r>
      <w:r>
        <w:t xml:space="preserve">, and if there was a UL BWP switch request, </w:t>
      </w:r>
      <w:r w:rsidR="0054228D">
        <w:t xml:space="preserve">gNB does not know whether the </w:t>
      </w:r>
      <w:r>
        <w:t xml:space="preserve">UE has switched to the new UL </w:t>
      </w:r>
      <w:r>
        <w:lastRenderedPageBreak/>
        <w:t xml:space="preserve">BWP successfully. Because of this ambiguity, we </w:t>
      </w:r>
      <w:r w:rsidR="0054228D">
        <w:t xml:space="preserve">recommend </w:t>
      </w:r>
      <w:r>
        <w:t>to not consider UL scheduling DCI with “zero” assignment.</w:t>
      </w:r>
      <w:r w:rsidR="00112F06">
        <w:t xml:space="preserve"> Moreover, for unpaired spectrum, DL scheduling DCI with “zero” assignment can also switch UL BWP, and acknowledge to gNB is supported, so it is a more preferred option.</w:t>
      </w:r>
    </w:p>
    <w:p w14:paraId="05C1681D" w14:textId="0B733655" w:rsidR="0054228D" w:rsidRDefault="00112F06" w:rsidP="00E64DE7">
      <w:r>
        <w:t xml:space="preserve">For paired spectrum, DL scheduling DCI with “zero” assignment cannot be used to switch UL BWP. The </w:t>
      </w:r>
      <w:r w:rsidR="00D4039F">
        <w:t xml:space="preserve">following </w:t>
      </w:r>
      <w:r>
        <w:t xml:space="preserve">enhancement can be considered: </w:t>
      </w:r>
    </w:p>
    <w:p w14:paraId="0B334A3E" w14:textId="44266630" w:rsidR="00112F06" w:rsidRPr="00112F06" w:rsidRDefault="00112F06" w:rsidP="00112F06">
      <w:pPr>
        <w:pStyle w:val="ListParagraph"/>
        <w:numPr>
          <w:ilvl w:val="0"/>
          <w:numId w:val="15"/>
        </w:numPr>
      </w:pPr>
      <w:r>
        <w:t xml:space="preserve">Baseline: </w:t>
      </w:r>
      <w:r w:rsidRPr="00112F06">
        <w:t>DL grant with zero RA, with target DL BWP ID</w:t>
      </w:r>
    </w:p>
    <w:p w14:paraId="49B3D476" w14:textId="01AFB371" w:rsidR="00112F06" w:rsidRPr="00112F06" w:rsidRDefault="00112F06" w:rsidP="00112F06">
      <w:pPr>
        <w:pStyle w:val="ListParagraph"/>
        <w:numPr>
          <w:ilvl w:val="0"/>
          <w:numId w:val="15"/>
        </w:numPr>
      </w:pPr>
      <w:r>
        <w:t xml:space="preserve">Enhancement: </w:t>
      </w:r>
      <w:r w:rsidRPr="00112F06">
        <w:t xml:space="preserve">DL grant with zero RA, reuse field(s) (e.g. any one of MCS/RV/HARQ ID) to add 2-bit UL BWP ID field and 1-bit indicator for presence of the field; DL BWP ID can be populated with </w:t>
      </w:r>
      <w:r>
        <w:t xml:space="preserve">the </w:t>
      </w:r>
      <w:r w:rsidRPr="00112F06">
        <w:t>original DL BWP ID</w:t>
      </w:r>
      <w:r>
        <w:t xml:space="preserve"> (for no DL BWP switching) or with new DL BWP ID (for DL BWP switching).</w:t>
      </w:r>
    </w:p>
    <w:p w14:paraId="437C7E63" w14:textId="3834D70F" w:rsidR="00112F06" w:rsidRDefault="00112F06" w:rsidP="00112F06">
      <w:r>
        <w:t>The enhanced DCI achieves parity between unpaired and paired spectrum in the sense that DL scheduling DCI can be used to switch DL/UL BWP.</w:t>
      </w:r>
    </w:p>
    <w:p w14:paraId="7A76B8CC" w14:textId="3F0092A2" w:rsidR="00112F06" w:rsidRDefault="00112F06" w:rsidP="00112F06">
      <w:r>
        <w:t xml:space="preserve">It should be noted that for LTE </w:t>
      </w:r>
      <w:r w:rsidR="00F55589">
        <w:t xml:space="preserve">UL </w:t>
      </w:r>
      <w:r>
        <w:t xml:space="preserve">SPS activation/release DCI, DL scheduling DCI is </w:t>
      </w:r>
      <w:r w:rsidR="00F55589">
        <w:t xml:space="preserve">also </w:t>
      </w:r>
      <w:r w:rsidR="00A9634F">
        <w:t>re</w:t>
      </w:r>
      <w:r>
        <w:t>used for similar reason</w:t>
      </w:r>
      <w:r w:rsidR="00A9634F">
        <w:t xml:space="preserve"> that it support</w:t>
      </w:r>
      <w:r>
        <w:t>s acknowledge</w:t>
      </w:r>
      <w:r w:rsidR="00F55589">
        <w:t>ment</w:t>
      </w:r>
      <w:r>
        <w:t xml:space="preserve"> to the gNB.</w:t>
      </w:r>
    </w:p>
    <w:p w14:paraId="5637FDEE" w14:textId="4BC66197" w:rsidR="00112F06" w:rsidRDefault="00F55589" w:rsidP="00F55589">
      <w:pPr>
        <w:pStyle w:val="Caption"/>
      </w:pPr>
      <w:bookmarkStart w:id="233" w:name="_Toc498701149"/>
      <w:bookmarkStart w:id="234" w:name="_Toc498702924"/>
      <w:bookmarkStart w:id="235" w:name="_Toc498711168"/>
      <w:bookmarkStart w:id="236" w:name="_Toc498712645"/>
      <w:bookmarkStart w:id="237" w:name="_Toc498712713"/>
      <w:bookmarkStart w:id="238" w:name="_Toc498714485"/>
      <w:bookmarkStart w:id="239" w:name="_Toc498715971"/>
      <w:bookmarkStart w:id="240" w:name="_Toc498716645"/>
      <w:bookmarkStart w:id="241" w:name="_Toc498717151"/>
      <w:bookmarkStart w:id="242" w:name="_Toc498717290"/>
      <w:bookmarkStart w:id="243" w:name="_Toc498717536"/>
      <w:bookmarkStart w:id="244" w:name="_Toc498720186"/>
      <w:r>
        <w:t xml:space="preserve">Proposal </w:t>
      </w:r>
      <w:r w:rsidR="00087462">
        <w:fldChar w:fldCharType="begin"/>
      </w:r>
      <w:r w:rsidR="00087462">
        <w:instrText xml:space="preserve"> SEQ Proposal \* ARABIC </w:instrText>
      </w:r>
      <w:r w:rsidR="00087462">
        <w:fldChar w:fldCharType="separate"/>
      </w:r>
      <w:r w:rsidR="007E052D">
        <w:rPr>
          <w:noProof/>
        </w:rPr>
        <w:t>12</w:t>
      </w:r>
      <w:r w:rsidR="00087462">
        <w:rPr>
          <w:noProof/>
        </w:rPr>
        <w:fldChar w:fldCharType="end"/>
      </w:r>
      <w:r>
        <w:t>: For paired spectrum, DL scheduling DCI with “zero” assignment can have some unused field repurposed for at least the UL BWP ID field to support UL BWP switching.</w:t>
      </w:r>
      <w:bookmarkEnd w:id="233"/>
      <w:bookmarkEnd w:id="234"/>
      <w:bookmarkEnd w:id="235"/>
      <w:bookmarkEnd w:id="236"/>
      <w:bookmarkEnd w:id="237"/>
      <w:bookmarkEnd w:id="238"/>
      <w:bookmarkEnd w:id="239"/>
      <w:bookmarkEnd w:id="240"/>
      <w:bookmarkEnd w:id="241"/>
      <w:bookmarkEnd w:id="242"/>
      <w:bookmarkEnd w:id="243"/>
      <w:bookmarkEnd w:id="244"/>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0E82DAF3" w14:textId="34035AE9" w:rsidR="00D14D0C" w:rsidRDefault="00D14D0C" w:rsidP="002B15CF">
      <w:pPr>
        <w:rPr>
          <w:lang w:val="en-GB"/>
        </w:rPr>
      </w:pPr>
    </w:p>
    <w:p w14:paraId="7FC37C2D" w14:textId="0A1172B7" w:rsidR="00AF1DE5" w:rsidRDefault="006B0FC1" w:rsidP="00AF1DE5">
      <w:pPr>
        <w:pStyle w:val="Heading3"/>
      </w:pPr>
      <w:r>
        <w:t>BWP Transition Timeline</w:t>
      </w:r>
    </w:p>
    <w:p w14:paraId="5A6A7B45" w14:textId="40988304" w:rsidR="006B0FC1" w:rsidRDefault="006B0FC1" w:rsidP="006B0FC1">
      <w:pPr>
        <w:rPr>
          <w:lang w:val="en-GB"/>
        </w:rPr>
      </w:pPr>
      <w:r>
        <w:rPr>
          <w:lang w:val="en-GB"/>
        </w:rPr>
        <w:t xml:space="preserve">BWP switching latency, which is the end-to-end latency from the time the scheduling DCI indicates BWP change, to the time </w:t>
      </w:r>
      <w:r w:rsidR="00C42E80">
        <w:rPr>
          <w:lang w:val="en-GB"/>
        </w:rPr>
        <w:t>RF is ready to operate in</w:t>
      </w:r>
      <w:r>
        <w:rPr>
          <w:lang w:val="en-GB"/>
        </w:rPr>
        <w:t xml:space="preserve"> the new BWP, has to be known by gNB. The end-to-end latency can be broken down into two main parts:</w:t>
      </w:r>
    </w:p>
    <w:p w14:paraId="4206A8AA" w14:textId="43C22ECE" w:rsidR="006B0FC1" w:rsidRDefault="00D4039F" w:rsidP="006B0FC1">
      <w:pPr>
        <w:pStyle w:val="ListParagraph"/>
        <w:numPr>
          <w:ilvl w:val="0"/>
          <w:numId w:val="21"/>
        </w:numPr>
      </w:pPr>
      <w:r>
        <w:t>Processing</w:t>
      </w:r>
      <w:r>
        <w:t xml:space="preserve"> </w:t>
      </w:r>
      <w:r w:rsidR="006B0FC1">
        <w:t>latency – This latency is mainly due to DCI processing</w:t>
      </w:r>
      <w:r>
        <w:t xml:space="preserve"> and other</w:t>
      </w:r>
      <w:r w:rsidR="006B0FC1">
        <w:t xml:space="preserve"> delay. During this time, RF may still be able to operate in the original BWP.</w:t>
      </w:r>
    </w:p>
    <w:p w14:paraId="7A5ADA5F" w14:textId="4BC9F463" w:rsidR="006B0FC1" w:rsidRPr="006B0FC1" w:rsidRDefault="006B0FC1" w:rsidP="006B0FC1">
      <w:pPr>
        <w:pStyle w:val="ListParagraph"/>
        <w:numPr>
          <w:ilvl w:val="0"/>
          <w:numId w:val="21"/>
        </w:numPr>
      </w:pPr>
      <w:r>
        <w:t>RF transition latency – During this time, RF is retuning and not capable of receiving (or transmitting)</w:t>
      </w:r>
    </w:p>
    <w:p w14:paraId="73A964A0" w14:textId="5ADBD3DF" w:rsidR="006B0FC1" w:rsidRDefault="006B0FC1" w:rsidP="006B0FC1">
      <w:pPr>
        <w:rPr>
          <w:lang w:val="en-GB"/>
        </w:rPr>
      </w:pPr>
      <w:r>
        <w:rPr>
          <w:lang w:val="en-GB"/>
        </w:rPr>
        <w:t>It is expected that above latency should be reported to the network as UE capability. The details may belong to RAN4.</w:t>
      </w:r>
    </w:p>
    <w:p w14:paraId="3E5C08D9" w14:textId="7F178DB5" w:rsidR="006B0FC1" w:rsidRDefault="006B0FC1" w:rsidP="006B0FC1">
      <w:pPr>
        <w:pStyle w:val="Caption"/>
      </w:pPr>
      <w:bookmarkStart w:id="245" w:name="_Toc498714486"/>
      <w:bookmarkStart w:id="246" w:name="_Toc498715972"/>
      <w:bookmarkStart w:id="247" w:name="_Toc498716646"/>
      <w:bookmarkStart w:id="248" w:name="_Toc498717152"/>
      <w:bookmarkStart w:id="249" w:name="_Toc498717291"/>
      <w:bookmarkStart w:id="250" w:name="_Toc498717537"/>
      <w:bookmarkStart w:id="251" w:name="_Toc498720187"/>
      <w:r>
        <w:t xml:space="preserve">Proposal </w:t>
      </w:r>
      <w:r w:rsidR="00087462">
        <w:fldChar w:fldCharType="begin"/>
      </w:r>
      <w:r w:rsidR="00087462">
        <w:instrText xml:space="preserve"> SEQ Proposal \* ARABIC </w:instrText>
      </w:r>
      <w:r w:rsidR="00087462">
        <w:fldChar w:fldCharType="separate"/>
      </w:r>
      <w:r w:rsidR="007E052D">
        <w:rPr>
          <w:noProof/>
        </w:rPr>
        <w:t>13</w:t>
      </w:r>
      <w:r w:rsidR="00087462">
        <w:rPr>
          <w:noProof/>
        </w:rPr>
        <w:fldChar w:fldCharType="end"/>
      </w:r>
      <w:r>
        <w:t>: BWP switching latency should be reported to the network as UE capability</w:t>
      </w:r>
      <w:bookmarkEnd w:id="245"/>
      <w:r w:rsidR="00CC6315">
        <w:t>. FFS whether further breakdown is needed.</w:t>
      </w:r>
      <w:bookmarkEnd w:id="246"/>
      <w:bookmarkEnd w:id="247"/>
      <w:bookmarkEnd w:id="248"/>
      <w:bookmarkEnd w:id="249"/>
      <w:bookmarkEnd w:id="250"/>
      <w:bookmarkEnd w:id="251"/>
    </w:p>
    <w:p w14:paraId="3CB4A0AD" w14:textId="20EBA121" w:rsidR="006B0FC1" w:rsidRDefault="00C42E80" w:rsidP="006B0FC1">
      <w:r>
        <w:t>In the BWP switching DCI, new BWP is indicated, and end-to-end latency is accounted for in k0 / k2 delay, quantized into slots:</w:t>
      </w:r>
    </w:p>
    <w:p w14:paraId="3E529AAA" w14:textId="77777777" w:rsidR="00C42E80" w:rsidRPr="00C42E80" w:rsidRDefault="00C42E80" w:rsidP="00C42E80">
      <w:pPr>
        <w:pStyle w:val="ListParagraph"/>
        <w:numPr>
          <w:ilvl w:val="0"/>
          <w:numId w:val="22"/>
        </w:numPr>
      </w:pPr>
      <w:r w:rsidRPr="00C42E80">
        <w:t>DL grant case: k0 delay</w:t>
      </w:r>
    </w:p>
    <w:p w14:paraId="02044EBE" w14:textId="77777777" w:rsidR="00C42E80" w:rsidRPr="00C42E80" w:rsidRDefault="00C42E80" w:rsidP="00C42E80">
      <w:pPr>
        <w:pStyle w:val="ListParagraph"/>
        <w:numPr>
          <w:ilvl w:val="1"/>
          <w:numId w:val="22"/>
        </w:numPr>
      </w:pPr>
      <w:r w:rsidRPr="00C42E80">
        <w:t>PDSCH and subsequent ACK should be in new BWP</w:t>
      </w:r>
    </w:p>
    <w:p w14:paraId="7A4D8079" w14:textId="77777777" w:rsidR="00C42E80" w:rsidRPr="00C42E80" w:rsidRDefault="00C42E80" w:rsidP="00C42E80">
      <w:pPr>
        <w:pStyle w:val="ListParagraph"/>
        <w:numPr>
          <w:ilvl w:val="2"/>
          <w:numId w:val="22"/>
        </w:numPr>
      </w:pPr>
      <w:r w:rsidRPr="00C42E80">
        <w:t>TDD: new DL/UL BWP pair</w:t>
      </w:r>
    </w:p>
    <w:p w14:paraId="0A469DAB" w14:textId="0B8A7B1E" w:rsidR="00C42E80" w:rsidRPr="00C42E80" w:rsidRDefault="00C42E80" w:rsidP="00C42E80">
      <w:pPr>
        <w:pStyle w:val="ListParagraph"/>
        <w:numPr>
          <w:ilvl w:val="2"/>
          <w:numId w:val="22"/>
        </w:numPr>
      </w:pPr>
      <w:r w:rsidRPr="00C42E80">
        <w:t xml:space="preserve">FDD: PDSCH in new DL BWP; ACK in </w:t>
      </w:r>
      <w:r w:rsidR="00D4039F">
        <w:t>same</w:t>
      </w:r>
      <w:r w:rsidR="00D4039F" w:rsidRPr="00C42E80">
        <w:t xml:space="preserve"> </w:t>
      </w:r>
      <w:r w:rsidRPr="00C42E80">
        <w:t>UL BWP</w:t>
      </w:r>
    </w:p>
    <w:p w14:paraId="521B6F54" w14:textId="77777777" w:rsidR="00C42E80" w:rsidRPr="00C42E80" w:rsidRDefault="00C42E80" w:rsidP="00C42E80">
      <w:pPr>
        <w:pStyle w:val="ListParagraph"/>
        <w:numPr>
          <w:ilvl w:val="0"/>
          <w:numId w:val="22"/>
        </w:numPr>
      </w:pPr>
      <w:r w:rsidRPr="00C42E80">
        <w:t>UL grant case: k2 delay</w:t>
      </w:r>
    </w:p>
    <w:p w14:paraId="1B31255A" w14:textId="018ACAED" w:rsidR="00C42E80" w:rsidRPr="006B0FC1" w:rsidRDefault="00C42E80" w:rsidP="00C42E80">
      <w:pPr>
        <w:pStyle w:val="ListParagraph"/>
        <w:numPr>
          <w:ilvl w:val="1"/>
          <w:numId w:val="22"/>
        </w:numPr>
      </w:pPr>
      <w:r w:rsidRPr="00C42E80">
        <w:t>PUSCH is in new UL BWP</w:t>
      </w:r>
    </w:p>
    <w:p w14:paraId="5A718282" w14:textId="77777777" w:rsidR="00643DD1" w:rsidRDefault="00643DD1" w:rsidP="006B0FC1">
      <w:pPr>
        <w:rPr>
          <w:lang w:val="en-GB"/>
        </w:rPr>
      </w:pPr>
    </w:p>
    <w:p w14:paraId="628BFF1E" w14:textId="0AB36A09" w:rsidR="006B0FC1" w:rsidRDefault="00643DD1" w:rsidP="006B0FC1">
      <w:pPr>
        <w:rPr>
          <w:lang w:val="en-GB"/>
        </w:rPr>
      </w:pPr>
      <w:r>
        <w:rPr>
          <w:lang w:val="en-GB"/>
        </w:rPr>
        <w:t xml:space="preserve">The following figures illustrate the timeline of BWP switching. </w:t>
      </w:r>
      <w:r w:rsidR="0022175D">
        <w:rPr>
          <w:lang w:val="en-GB"/>
        </w:rPr>
        <w:t xml:space="preserve">The color scheme mainly identifies different BWP. </w:t>
      </w:r>
      <w:r>
        <w:rPr>
          <w:lang w:val="en-GB"/>
        </w:rPr>
        <w:t xml:space="preserve">The k0, k1, k2 values are arbitrary; They are mostly set to keep the diagram compact. </w:t>
      </w:r>
      <w:r w:rsidRPr="00643DD1">
        <w:rPr>
          <w:lang w:val="en-GB"/>
        </w:rPr>
        <w:t>RAN4 has determined RF transition time of 50~200 microseconds for BWP act</w:t>
      </w:r>
      <w:r>
        <w:rPr>
          <w:lang w:val="en-GB"/>
        </w:rPr>
        <w:t xml:space="preserve">ivation within the same band </w:t>
      </w:r>
      <w:r>
        <w:rPr>
          <w:lang w:val="en-GB"/>
        </w:rPr>
        <w:fldChar w:fldCharType="begin"/>
      </w:r>
      <w:r>
        <w:rPr>
          <w:lang w:val="en-GB"/>
        </w:rPr>
        <w:instrText xml:space="preserve"> REF _Ref489663509 \r \h </w:instrText>
      </w:r>
      <w:r>
        <w:rPr>
          <w:lang w:val="en-GB"/>
        </w:rPr>
      </w:r>
      <w:r>
        <w:rPr>
          <w:lang w:val="en-GB"/>
        </w:rPr>
        <w:fldChar w:fldCharType="separate"/>
      </w:r>
      <w:r w:rsidR="007E052D">
        <w:rPr>
          <w:lang w:val="en-GB"/>
        </w:rPr>
        <w:t>[4]</w:t>
      </w:r>
      <w:r>
        <w:rPr>
          <w:lang w:val="en-GB"/>
        </w:rPr>
        <w:fldChar w:fldCharType="end"/>
      </w:r>
      <w:r w:rsidRPr="00643DD1">
        <w:rPr>
          <w:lang w:val="en-GB"/>
        </w:rPr>
        <w:t xml:space="preserve">. </w:t>
      </w:r>
      <w:r>
        <w:rPr>
          <w:lang w:val="en-GB"/>
        </w:rPr>
        <w:t>Then for sub-slot RF switching latency, the slot duration likely cannot be smaller than 250 usec, i.e. the SCS considered for these illustrations could be 30kHz down to 15kHz; For higher SCS, RF transition latency could span multiple slots.</w:t>
      </w:r>
    </w:p>
    <w:p w14:paraId="28D386F4" w14:textId="7AFBD1CB" w:rsidR="00643DD1" w:rsidRDefault="00643DD1">
      <w:pPr>
        <w:overflowPunct/>
        <w:autoSpaceDE/>
        <w:autoSpaceDN/>
        <w:adjustRightInd/>
        <w:spacing w:after="0"/>
        <w:textAlignment w:val="auto"/>
        <w:rPr>
          <w:lang w:val="en-GB"/>
        </w:rPr>
      </w:pPr>
      <w:r>
        <w:rPr>
          <w:lang w:val="en-GB"/>
        </w:rPr>
        <w:br w:type="page"/>
      </w:r>
    </w:p>
    <w:p w14:paraId="1AAAF036" w14:textId="660354DF" w:rsidR="00C42E80" w:rsidRDefault="00C42E80" w:rsidP="006B0FC1">
      <w:pPr>
        <w:rPr>
          <w:lang w:val="en-GB"/>
        </w:rPr>
      </w:pPr>
      <w:r>
        <w:rPr>
          <w:lang w:val="en-GB"/>
        </w:rPr>
        <w:lastRenderedPageBreak/>
        <w:t xml:space="preserve">For unpaired spectrum, </w:t>
      </w:r>
    </w:p>
    <w:tbl>
      <w:tblPr>
        <w:tblStyle w:val="TableGrid"/>
        <w:tblW w:w="0" w:type="auto"/>
        <w:tblLook w:val="04A0" w:firstRow="1" w:lastRow="0" w:firstColumn="1" w:lastColumn="0" w:noHBand="0" w:noVBand="1"/>
      </w:tblPr>
      <w:tblGrid>
        <w:gridCol w:w="5441"/>
        <w:gridCol w:w="4187"/>
      </w:tblGrid>
      <w:tr w:rsidR="00C42E80" w14:paraId="7498A9F6" w14:textId="77777777" w:rsidTr="00C42E80">
        <w:tc>
          <w:tcPr>
            <w:tcW w:w="5466" w:type="dxa"/>
          </w:tcPr>
          <w:p w14:paraId="4D383977" w14:textId="605DF2B8" w:rsidR="00C42E80" w:rsidRDefault="00C42E80" w:rsidP="006B0FC1">
            <w:pPr>
              <w:rPr>
                <w:lang w:val="en-GB"/>
              </w:rPr>
            </w:pPr>
            <w:r>
              <w:rPr>
                <w:lang w:val="en-GB"/>
              </w:rPr>
              <w:t>BWP switch triggered by DL grant</w:t>
            </w:r>
          </w:p>
          <w:p w14:paraId="59CB691A" w14:textId="09CAEFB0" w:rsidR="00C42E80" w:rsidRDefault="00C42E80" w:rsidP="006B0FC1">
            <w:pPr>
              <w:rPr>
                <w:lang w:val="en-GB"/>
              </w:rPr>
            </w:pPr>
            <w:r>
              <w:rPr>
                <w:noProof/>
              </w:rPr>
              <w:drawing>
                <wp:inline distT="0" distB="0" distL="0" distR="0" wp14:anchorId="4959E36A" wp14:editId="1876475B">
                  <wp:extent cx="3324225" cy="1619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24225" cy="1619250"/>
                          </a:xfrm>
                          <a:prstGeom prst="rect">
                            <a:avLst/>
                          </a:prstGeom>
                        </pic:spPr>
                      </pic:pic>
                    </a:graphicData>
                  </a:graphic>
                </wp:inline>
              </w:drawing>
            </w:r>
          </w:p>
        </w:tc>
        <w:tc>
          <w:tcPr>
            <w:tcW w:w="4162" w:type="dxa"/>
          </w:tcPr>
          <w:p w14:paraId="145A91A5" w14:textId="61C2467A" w:rsidR="00C42E80" w:rsidRDefault="00C42E80" w:rsidP="006B0FC1">
            <w:pPr>
              <w:rPr>
                <w:lang w:val="en-GB"/>
              </w:rPr>
            </w:pPr>
            <w:r>
              <w:rPr>
                <w:lang w:val="en-GB"/>
              </w:rPr>
              <w:t>BWP switch triggered by UL grant</w:t>
            </w:r>
          </w:p>
          <w:p w14:paraId="6B8BFDE8" w14:textId="7A87E880" w:rsidR="00C42E80" w:rsidRDefault="00643DD1" w:rsidP="006B0FC1">
            <w:pPr>
              <w:rPr>
                <w:lang w:val="en-GB"/>
              </w:rPr>
            </w:pPr>
            <w:r>
              <w:rPr>
                <w:noProof/>
              </w:rPr>
              <w:drawing>
                <wp:inline distT="0" distB="0" distL="0" distR="0" wp14:anchorId="4AEF5D87" wp14:editId="5BE3D497">
                  <wp:extent cx="2524125" cy="16192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24125" cy="1619250"/>
                          </a:xfrm>
                          <a:prstGeom prst="rect">
                            <a:avLst/>
                          </a:prstGeom>
                        </pic:spPr>
                      </pic:pic>
                    </a:graphicData>
                  </a:graphic>
                </wp:inline>
              </w:drawing>
            </w:r>
          </w:p>
        </w:tc>
      </w:tr>
    </w:tbl>
    <w:p w14:paraId="28DBD451" w14:textId="036E31B2" w:rsidR="00C42E80" w:rsidRDefault="00C42E80" w:rsidP="006B0FC1">
      <w:pPr>
        <w:rPr>
          <w:lang w:val="en-GB"/>
        </w:rPr>
      </w:pPr>
    </w:p>
    <w:p w14:paraId="35753190" w14:textId="2A9B811C" w:rsidR="00C42E80" w:rsidRDefault="00C42E80" w:rsidP="006B0FC1">
      <w:pPr>
        <w:rPr>
          <w:lang w:val="en-GB"/>
        </w:rPr>
      </w:pPr>
      <w:r>
        <w:rPr>
          <w:lang w:val="en-GB"/>
        </w:rPr>
        <w:t>For paired spectrum,</w:t>
      </w:r>
    </w:p>
    <w:tbl>
      <w:tblPr>
        <w:tblStyle w:val="TableGrid"/>
        <w:tblW w:w="0" w:type="auto"/>
        <w:tblLook w:val="04A0" w:firstRow="1" w:lastRow="0" w:firstColumn="1" w:lastColumn="0" w:noHBand="0" w:noVBand="1"/>
      </w:tblPr>
      <w:tblGrid>
        <w:gridCol w:w="5441"/>
        <w:gridCol w:w="4187"/>
      </w:tblGrid>
      <w:tr w:rsidR="00C42E80" w14:paraId="2D295A48" w14:textId="77777777" w:rsidTr="00C42E80">
        <w:tc>
          <w:tcPr>
            <w:tcW w:w="4814" w:type="dxa"/>
          </w:tcPr>
          <w:p w14:paraId="14F572DB" w14:textId="77777777" w:rsidR="00C42E80" w:rsidRDefault="00C42E80" w:rsidP="006B0FC1">
            <w:pPr>
              <w:rPr>
                <w:lang w:val="en-GB"/>
              </w:rPr>
            </w:pPr>
            <w:r>
              <w:rPr>
                <w:lang w:val="en-GB"/>
              </w:rPr>
              <w:t>DL BWP switching triggered by DL grant</w:t>
            </w:r>
          </w:p>
          <w:p w14:paraId="3981A13D" w14:textId="5099B617" w:rsidR="00C42E80" w:rsidRDefault="00C42E80" w:rsidP="006B0FC1">
            <w:pPr>
              <w:rPr>
                <w:lang w:val="en-GB"/>
              </w:rPr>
            </w:pPr>
            <w:r>
              <w:rPr>
                <w:noProof/>
              </w:rPr>
              <w:drawing>
                <wp:inline distT="0" distB="0" distL="0" distR="0" wp14:anchorId="33EB737D" wp14:editId="6ABA41CC">
                  <wp:extent cx="3324225" cy="2076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24225" cy="2076450"/>
                          </a:xfrm>
                          <a:prstGeom prst="rect">
                            <a:avLst/>
                          </a:prstGeom>
                        </pic:spPr>
                      </pic:pic>
                    </a:graphicData>
                  </a:graphic>
                </wp:inline>
              </w:drawing>
            </w:r>
          </w:p>
        </w:tc>
        <w:tc>
          <w:tcPr>
            <w:tcW w:w="4814" w:type="dxa"/>
          </w:tcPr>
          <w:p w14:paraId="293EB974" w14:textId="77777777" w:rsidR="00C42E80" w:rsidRDefault="00C42E80" w:rsidP="006B0FC1">
            <w:pPr>
              <w:rPr>
                <w:lang w:val="en-GB"/>
              </w:rPr>
            </w:pPr>
            <w:r>
              <w:rPr>
                <w:lang w:val="en-GB"/>
              </w:rPr>
              <w:t>UL BWP switching triggered by UL grant</w:t>
            </w:r>
          </w:p>
          <w:p w14:paraId="3D136C2A" w14:textId="4519BA07" w:rsidR="00C42E80" w:rsidRDefault="00643DD1" w:rsidP="006B0FC1">
            <w:pPr>
              <w:rPr>
                <w:lang w:val="en-GB"/>
              </w:rPr>
            </w:pPr>
            <w:r>
              <w:rPr>
                <w:noProof/>
              </w:rPr>
              <w:drawing>
                <wp:inline distT="0" distB="0" distL="0" distR="0" wp14:anchorId="07026D5F" wp14:editId="032A8C4A">
                  <wp:extent cx="252412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24125" cy="2076450"/>
                          </a:xfrm>
                          <a:prstGeom prst="rect">
                            <a:avLst/>
                          </a:prstGeom>
                        </pic:spPr>
                      </pic:pic>
                    </a:graphicData>
                  </a:graphic>
                </wp:inline>
              </w:drawing>
            </w:r>
          </w:p>
        </w:tc>
      </w:tr>
    </w:tbl>
    <w:p w14:paraId="2AB4D216" w14:textId="497204E7" w:rsidR="00C42E80" w:rsidRDefault="00C42E80" w:rsidP="006B0FC1">
      <w:pPr>
        <w:rPr>
          <w:lang w:val="en-GB"/>
        </w:rPr>
      </w:pPr>
    </w:p>
    <w:p w14:paraId="3632EA2F" w14:textId="6F4BEC30" w:rsidR="00643DD1" w:rsidRDefault="009938ED" w:rsidP="006B0FC1">
      <w:pPr>
        <w:rPr>
          <w:lang w:val="en-GB"/>
        </w:rPr>
      </w:pPr>
      <w:r>
        <w:rPr>
          <w:lang w:val="en-GB"/>
        </w:rPr>
        <w:t xml:space="preserve">To avoid complicated conflicts due to multiple BWP switching DCI overlapping with each other, BWP switching should </w:t>
      </w:r>
      <w:r w:rsidR="003839B6">
        <w:rPr>
          <w:lang w:val="en-GB"/>
        </w:rPr>
        <w:t xml:space="preserve">ideally be </w:t>
      </w:r>
      <w:r>
        <w:rPr>
          <w:lang w:val="en-GB"/>
        </w:rPr>
        <w:t>serialized and some portion of the timeline should be protected</w:t>
      </w:r>
      <w:r w:rsidR="003839B6">
        <w:rPr>
          <w:lang w:val="en-GB"/>
        </w:rPr>
        <w:t xml:space="preserve"> from being </w:t>
      </w:r>
      <w:r w:rsidR="00D4039F">
        <w:rPr>
          <w:lang w:val="en-GB"/>
        </w:rPr>
        <w:t>interrupted</w:t>
      </w:r>
      <w:r w:rsidR="00D4039F">
        <w:rPr>
          <w:lang w:val="en-GB"/>
        </w:rPr>
        <w:t xml:space="preserve"> </w:t>
      </w:r>
      <w:r w:rsidR="003839B6">
        <w:rPr>
          <w:lang w:val="en-GB"/>
        </w:rPr>
        <w:t>by another BWP switching event.</w:t>
      </w:r>
    </w:p>
    <w:p w14:paraId="640679D3" w14:textId="24EA8745" w:rsidR="009938ED" w:rsidRDefault="009938ED" w:rsidP="009938ED">
      <w:pPr>
        <w:pStyle w:val="Caption"/>
        <w:rPr>
          <w:lang w:val="en-GB"/>
        </w:rPr>
      </w:pPr>
      <w:bookmarkStart w:id="252" w:name="_Toc498715973"/>
      <w:bookmarkStart w:id="253" w:name="_Toc498716647"/>
      <w:bookmarkStart w:id="254" w:name="_Toc498717153"/>
      <w:bookmarkStart w:id="255" w:name="_Toc498717292"/>
      <w:bookmarkStart w:id="256" w:name="_Toc498717538"/>
      <w:bookmarkStart w:id="257" w:name="_Toc498720188"/>
      <w:r>
        <w:t xml:space="preserve">Proposal </w:t>
      </w:r>
      <w:r w:rsidR="00087462">
        <w:fldChar w:fldCharType="begin"/>
      </w:r>
      <w:r w:rsidR="00087462">
        <w:instrText xml:space="preserve"> SEQ Proposal \* ARABIC </w:instrText>
      </w:r>
      <w:r w:rsidR="00087462">
        <w:fldChar w:fldCharType="separate"/>
      </w:r>
      <w:r w:rsidR="007E052D">
        <w:rPr>
          <w:noProof/>
        </w:rPr>
        <w:t>14</w:t>
      </w:r>
      <w:r w:rsidR="00087462">
        <w:rPr>
          <w:noProof/>
        </w:rPr>
        <w:fldChar w:fldCharType="end"/>
      </w:r>
      <w:r>
        <w:t>: Some restriction is needed on BWP switching taking into account the stages of the timeline to avoid complicated conflict scenarios.</w:t>
      </w:r>
      <w:bookmarkEnd w:id="252"/>
      <w:bookmarkEnd w:id="253"/>
      <w:bookmarkEnd w:id="254"/>
      <w:bookmarkEnd w:id="255"/>
      <w:bookmarkEnd w:id="256"/>
      <w:bookmarkEnd w:id="257"/>
    </w:p>
    <w:p w14:paraId="6E353718" w14:textId="77777777" w:rsidR="004D67BF" w:rsidRPr="006B0FC1" w:rsidRDefault="004D67BF" w:rsidP="006B0FC1">
      <w:pPr>
        <w:rPr>
          <w:lang w:val="en-GB"/>
        </w:rPr>
      </w:pPr>
    </w:p>
    <w:p w14:paraId="4CAC2A6C" w14:textId="7864771A" w:rsidR="00B25AB2" w:rsidRDefault="00D14D0C" w:rsidP="00D14D0C">
      <w:pPr>
        <w:pStyle w:val="Heading3"/>
      </w:pPr>
      <w:r>
        <w:t>Timer for Switching to Default BWP</w:t>
      </w:r>
    </w:p>
    <w:p w14:paraId="413A272B" w14:textId="611193E3" w:rsidR="00D14D0C" w:rsidRDefault="00D14D0C" w:rsidP="00D14D0C">
      <w:pPr>
        <w:rPr>
          <w:lang w:val="en-GB"/>
        </w:rPr>
      </w:pPr>
      <w:r>
        <w:rPr>
          <w:lang w:val="en-GB"/>
        </w:rPr>
        <w:t>In RAN1 #90</w:t>
      </w:r>
      <w:r w:rsidR="00A31AD2">
        <w:rPr>
          <w:lang w:val="en-GB"/>
        </w:rPr>
        <w:t>bis</w:t>
      </w:r>
      <w:r>
        <w:rPr>
          <w:lang w:val="en-GB"/>
        </w:rPr>
        <w:t>, the following agreement was made</w:t>
      </w:r>
      <w:r w:rsidR="00A31AD2">
        <w:rPr>
          <w:lang w:val="en-GB"/>
        </w:rPr>
        <w:t xml:space="preserve"> </w:t>
      </w:r>
      <w:r w:rsidR="00A31AD2">
        <w:rPr>
          <w:lang w:val="en-GB"/>
        </w:rPr>
        <w:fldChar w:fldCharType="begin"/>
      </w:r>
      <w:r w:rsidR="00A31AD2">
        <w:rPr>
          <w:lang w:val="en-GB"/>
        </w:rPr>
        <w:instrText xml:space="preserve"> REF _Ref498634129 \r \h </w:instrText>
      </w:r>
      <w:r w:rsidR="00A31AD2">
        <w:rPr>
          <w:lang w:val="en-GB"/>
        </w:rPr>
      </w:r>
      <w:r w:rsidR="00A31AD2">
        <w:rPr>
          <w:lang w:val="en-GB"/>
        </w:rPr>
        <w:fldChar w:fldCharType="separate"/>
      </w:r>
      <w:r w:rsidR="007E052D">
        <w:rPr>
          <w:lang w:val="en-GB"/>
        </w:rPr>
        <w:t>[10]</w:t>
      </w:r>
      <w:r w:rsidR="00A31AD2">
        <w:rPr>
          <w:lang w:val="en-GB"/>
        </w:rPr>
        <w:fldChar w:fldCharType="end"/>
      </w:r>
      <w:r>
        <w:rPr>
          <w:lang w:val="en-GB"/>
        </w:rPr>
        <w:t>:</w:t>
      </w:r>
    </w:p>
    <w:p w14:paraId="5E45220C" w14:textId="77777777" w:rsidR="00A31AD2" w:rsidRPr="000E5D72" w:rsidRDefault="00A31AD2" w:rsidP="00C5144D">
      <w:pPr>
        <w:numPr>
          <w:ilvl w:val="0"/>
          <w:numId w:val="9"/>
        </w:numPr>
        <w:tabs>
          <w:tab w:val="left" w:pos="1440"/>
        </w:tabs>
        <w:overflowPunct/>
        <w:autoSpaceDE/>
        <w:autoSpaceDN/>
        <w:adjustRightInd/>
        <w:spacing w:after="0"/>
        <w:textAlignment w:val="auto"/>
        <w:rPr>
          <w:rFonts w:eastAsia="MS Mincho"/>
          <w:iCs/>
          <w:lang w:eastAsia="ja-JP"/>
        </w:rPr>
      </w:pPr>
      <w:r w:rsidRPr="000E5D72">
        <w:rPr>
          <w:rFonts w:eastAsia="MS Mincho"/>
          <w:iCs/>
          <w:lang w:eastAsia="ja-JP"/>
        </w:rPr>
        <w:t>For paired spectrum, support a dedicated timer for timer-based active DL BWP switching to the default DL BWP</w:t>
      </w:r>
    </w:p>
    <w:p w14:paraId="1D380525" w14:textId="77777777" w:rsidR="00A31AD2" w:rsidRPr="000E5D72" w:rsidRDefault="00A31AD2" w:rsidP="00C5144D">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A UE starts the timer when it switches its active DL BWP to a DL BWP other than the default DL BWP</w:t>
      </w:r>
    </w:p>
    <w:p w14:paraId="092A2DAB" w14:textId="77777777" w:rsidR="00A31AD2" w:rsidRDefault="00A31AD2" w:rsidP="00C5144D">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A UE restarts the timer to the initial value when it successfully decodes a DCI to schedule PDSCH(s) in its active DL BWP</w:t>
      </w:r>
    </w:p>
    <w:p w14:paraId="3226A8B4" w14:textId="77777777" w:rsidR="00A31AD2" w:rsidRPr="000E5D72" w:rsidRDefault="00A31AD2" w:rsidP="00C5144D">
      <w:pPr>
        <w:numPr>
          <w:ilvl w:val="2"/>
          <w:numId w:val="10"/>
        </w:numPr>
        <w:tabs>
          <w:tab w:val="left" w:pos="1440"/>
        </w:tabs>
        <w:overflowPunct/>
        <w:autoSpaceDE/>
        <w:autoSpaceDN/>
        <w:adjustRightInd/>
        <w:spacing w:after="0"/>
        <w:textAlignment w:val="auto"/>
        <w:rPr>
          <w:rFonts w:eastAsia="MS Mincho"/>
          <w:iCs/>
          <w:lang w:eastAsia="ja-JP"/>
        </w:rPr>
      </w:pPr>
      <w:r w:rsidRPr="000E5D72">
        <w:rPr>
          <w:lang w:eastAsia="zh-TW"/>
        </w:rPr>
        <w:t>FFS other cases</w:t>
      </w:r>
    </w:p>
    <w:p w14:paraId="1022C1FB" w14:textId="77777777" w:rsidR="00A31AD2" w:rsidRDefault="00A31AD2" w:rsidP="00C5144D">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A UE switches its active DL BWP to the default DL BWP when the timer expires</w:t>
      </w:r>
    </w:p>
    <w:p w14:paraId="207883B1" w14:textId="77777777" w:rsidR="00A31AD2" w:rsidRPr="000E5D72" w:rsidRDefault="00A31AD2" w:rsidP="00C5144D">
      <w:pPr>
        <w:numPr>
          <w:ilvl w:val="2"/>
          <w:numId w:val="9"/>
        </w:numPr>
        <w:tabs>
          <w:tab w:val="left" w:pos="1440"/>
        </w:tabs>
        <w:overflowPunct/>
        <w:autoSpaceDE/>
        <w:autoSpaceDN/>
        <w:adjustRightInd/>
        <w:spacing w:after="0"/>
        <w:textAlignment w:val="auto"/>
        <w:rPr>
          <w:rFonts w:eastAsia="MS Mincho"/>
          <w:iCs/>
          <w:lang w:eastAsia="ja-JP"/>
        </w:rPr>
      </w:pPr>
      <w:r w:rsidRPr="000E5D72">
        <w:rPr>
          <w:lang w:eastAsia="zh-TW"/>
        </w:rPr>
        <w:t>FFS other conditions (e.g. interaction with DRX timer)</w:t>
      </w:r>
    </w:p>
    <w:p w14:paraId="4A60D80B" w14:textId="77777777" w:rsidR="00A31AD2" w:rsidRPr="000E5D72" w:rsidRDefault="00A31AD2" w:rsidP="00C5144D">
      <w:pPr>
        <w:numPr>
          <w:ilvl w:val="0"/>
          <w:numId w:val="9"/>
        </w:numPr>
        <w:tabs>
          <w:tab w:val="left" w:pos="1440"/>
        </w:tabs>
        <w:overflowPunct/>
        <w:autoSpaceDE/>
        <w:autoSpaceDN/>
        <w:adjustRightInd/>
        <w:spacing w:after="0"/>
        <w:textAlignment w:val="auto"/>
        <w:rPr>
          <w:rFonts w:eastAsia="MS Mincho"/>
          <w:iCs/>
          <w:lang w:eastAsia="ja-JP"/>
        </w:rPr>
      </w:pPr>
      <w:r w:rsidRPr="000E5D72">
        <w:rPr>
          <w:rFonts w:eastAsia="MS Mincho"/>
          <w:iCs/>
          <w:lang w:eastAsia="ja-JP"/>
        </w:rPr>
        <w:t>For unpaired spectrum, support a dedicated timer for timer-based active DL/UL BWP pair switching to the default DL/UL BWP pair</w:t>
      </w:r>
    </w:p>
    <w:p w14:paraId="004D076D" w14:textId="77777777" w:rsidR="00A31AD2" w:rsidRPr="000E5D72" w:rsidRDefault="00A31AD2" w:rsidP="00C5144D">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lastRenderedPageBreak/>
        <w:t>A UE starts the timer when it switches its active DL/UL BWP pair to a DL/UL BWP pair other than the default DL/UL BWP pair</w:t>
      </w:r>
    </w:p>
    <w:p w14:paraId="26228384" w14:textId="77777777" w:rsidR="00A31AD2" w:rsidRDefault="00A31AD2" w:rsidP="00C5144D">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A UE restarts the timer to the initial value when it successfully decodes a DCI to schedule PDSCH(s) in its active DL/UL BWP pair</w:t>
      </w:r>
    </w:p>
    <w:p w14:paraId="151C2B29" w14:textId="77777777" w:rsidR="00A31AD2" w:rsidRPr="000E5D72" w:rsidRDefault="00A31AD2" w:rsidP="00C5144D">
      <w:pPr>
        <w:numPr>
          <w:ilvl w:val="2"/>
          <w:numId w:val="9"/>
        </w:numPr>
        <w:tabs>
          <w:tab w:val="left" w:pos="1440"/>
        </w:tabs>
        <w:overflowPunct/>
        <w:autoSpaceDE/>
        <w:autoSpaceDN/>
        <w:adjustRightInd/>
        <w:spacing w:after="0"/>
        <w:textAlignment w:val="auto"/>
        <w:rPr>
          <w:rFonts w:eastAsia="MS Mincho"/>
          <w:iCs/>
          <w:lang w:eastAsia="ja-JP"/>
        </w:rPr>
      </w:pPr>
      <w:r w:rsidRPr="000E5D72">
        <w:rPr>
          <w:lang w:eastAsia="zh-TW"/>
        </w:rPr>
        <w:t>FFS other cases</w:t>
      </w:r>
    </w:p>
    <w:p w14:paraId="74B07B57" w14:textId="77777777" w:rsidR="00A31AD2" w:rsidRDefault="00A31AD2" w:rsidP="00C5144D">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A UE switches its active DL/UL BWP pair to the default DL/UL BWP pair when the timer expires</w:t>
      </w:r>
    </w:p>
    <w:p w14:paraId="703F6375" w14:textId="77777777" w:rsidR="00A31AD2" w:rsidRDefault="00A31AD2" w:rsidP="00C5144D">
      <w:pPr>
        <w:numPr>
          <w:ilvl w:val="2"/>
          <w:numId w:val="9"/>
        </w:numPr>
        <w:tabs>
          <w:tab w:val="left" w:pos="1440"/>
        </w:tabs>
        <w:overflowPunct/>
        <w:autoSpaceDE/>
        <w:autoSpaceDN/>
        <w:adjustRightInd/>
        <w:spacing w:after="0"/>
        <w:textAlignment w:val="auto"/>
        <w:rPr>
          <w:rFonts w:eastAsia="MS Mincho"/>
          <w:iCs/>
          <w:lang w:eastAsia="ja-JP"/>
        </w:rPr>
      </w:pPr>
      <w:r w:rsidRPr="000E5D72">
        <w:rPr>
          <w:lang w:eastAsia="zh-TW"/>
        </w:rPr>
        <w:t>FFS other conditions (e.g. interaction with DRX timer)</w:t>
      </w:r>
    </w:p>
    <w:p w14:paraId="1C1C0403" w14:textId="7ABE43E3" w:rsidR="00D14D0C" w:rsidRPr="00A31AD2" w:rsidRDefault="00A31AD2" w:rsidP="00C5144D">
      <w:pPr>
        <w:numPr>
          <w:ilvl w:val="2"/>
          <w:numId w:val="9"/>
        </w:numPr>
        <w:tabs>
          <w:tab w:val="left" w:pos="1440"/>
        </w:tabs>
        <w:overflowPunct/>
        <w:autoSpaceDE/>
        <w:autoSpaceDN/>
        <w:adjustRightInd/>
        <w:spacing w:after="0"/>
        <w:textAlignment w:val="auto"/>
        <w:rPr>
          <w:rFonts w:eastAsia="MS Mincho"/>
          <w:iCs/>
          <w:lang w:eastAsia="ja-JP"/>
        </w:rPr>
      </w:pPr>
      <w:r w:rsidRPr="00A31AD2">
        <w:rPr>
          <w:rFonts w:eastAsia="MS Mincho"/>
          <w:iCs/>
          <w:lang w:eastAsia="ja-JP"/>
        </w:rPr>
        <w:t>FFS the range and granularity of the timer</w:t>
      </w:r>
    </w:p>
    <w:p w14:paraId="7BB28473" w14:textId="77777777" w:rsidR="00A31AD2" w:rsidRDefault="00A31AD2" w:rsidP="00D14D0C">
      <w:pPr>
        <w:rPr>
          <w:lang w:val="en-GB"/>
        </w:rPr>
      </w:pPr>
    </w:p>
    <w:p w14:paraId="1D66CAEA" w14:textId="291ABECA" w:rsidR="00256A6D" w:rsidRDefault="00380520" w:rsidP="00380520">
      <w:pPr>
        <w:rPr>
          <w:lang w:val="en-GB"/>
        </w:rPr>
      </w:pPr>
      <w:r>
        <w:rPr>
          <w:lang w:val="en-GB"/>
        </w:rPr>
        <w:t>During offline email discussion, a potential conflict condition for unpaired spectrum</w:t>
      </w:r>
      <w:r w:rsidR="00256A6D">
        <w:rPr>
          <w:lang w:val="en-GB"/>
        </w:rPr>
        <w:t xml:space="preserve"> was raised, where a UL BWP switching event triggered by a UL grant could potentially conflict with fallback to default BWP due to BWP timer expiration. A graceful solution is </w:t>
      </w:r>
      <w:r w:rsidR="00F20310">
        <w:rPr>
          <w:lang w:val="en-GB"/>
        </w:rPr>
        <w:t>proposed below.</w:t>
      </w:r>
    </w:p>
    <w:p w14:paraId="1970DD28" w14:textId="2D12FF28" w:rsidR="006F42A4" w:rsidRPr="006F42A4" w:rsidRDefault="006F42A4" w:rsidP="006F42A4">
      <w:pPr>
        <w:pStyle w:val="Caption"/>
        <w:rPr>
          <w:lang w:val="en-GB"/>
        </w:rPr>
      </w:pPr>
      <w:bookmarkStart w:id="258" w:name="_Toc498701150"/>
      <w:bookmarkStart w:id="259" w:name="_Toc498702925"/>
      <w:bookmarkStart w:id="260" w:name="_Toc498711169"/>
      <w:bookmarkStart w:id="261" w:name="_Toc498712646"/>
      <w:bookmarkStart w:id="262" w:name="_Toc498712714"/>
      <w:bookmarkStart w:id="263" w:name="_Toc498714487"/>
      <w:bookmarkStart w:id="264" w:name="_Toc498715974"/>
      <w:bookmarkStart w:id="265" w:name="_Toc498716648"/>
      <w:bookmarkStart w:id="266" w:name="_Toc498717154"/>
      <w:bookmarkStart w:id="267" w:name="_Toc498717293"/>
      <w:bookmarkStart w:id="268" w:name="_Toc498717539"/>
      <w:bookmarkStart w:id="269" w:name="_Toc498720189"/>
      <w:r>
        <w:t xml:space="preserve">Proposal </w:t>
      </w:r>
      <w:r w:rsidR="00087462">
        <w:fldChar w:fldCharType="begin"/>
      </w:r>
      <w:r w:rsidR="00087462">
        <w:instrText xml:space="preserve"> SEQ Proposal \* ARABIC </w:instrText>
      </w:r>
      <w:r w:rsidR="00087462">
        <w:fldChar w:fldCharType="separate"/>
      </w:r>
      <w:r w:rsidR="007E052D">
        <w:rPr>
          <w:noProof/>
        </w:rPr>
        <w:t>15</w:t>
      </w:r>
      <w:r w:rsidR="00087462">
        <w:rPr>
          <w:noProof/>
        </w:rPr>
        <w:fldChar w:fldCharType="end"/>
      </w:r>
      <w:r>
        <w:t xml:space="preserve">. For BWP timer operation, add </w:t>
      </w:r>
      <w:r>
        <w:rPr>
          <w:lang w:val="en-GB"/>
        </w:rPr>
        <w:t>“successful decoding of a DCI to schedule PUSCH(s)” as an additional timer restart condition for the unpaired spectrum case.</w:t>
      </w:r>
      <w:bookmarkEnd w:id="258"/>
      <w:bookmarkEnd w:id="259"/>
      <w:bookmarkEnd w:id="260"/>
      <w:bookmarkEnd w:id="261"/>
      <w:bookmarkEnd w:id="262"/>
      <w:bookmarkEnd w:id="263"/>
      <w:bookmarkEnd w:id="264"/>
      <w:bookmarkEnd w:id="265"/>
      <w:bookmarkEnd w:id="266"/>
      <w:bookmarkEnd w:id="267"/>
      <w:bookmarkEnd w:id="268"/>
      <w:bookmarkEnd w:id="269"/>
    </w:p>
    <w:p w14:paraId="33C7BE4D" w14:textId="248B076F" w:rsidR="006F42A4" w:rsidRDefault="006F42A4" w:rsidP="006F42A4">
      <w:pPr>
        <w:tabs>
          <w:tab w:val="left" w:pos="1440"/>
        </w:tabs>
        <w:overflowPunct/>
        <w:autoSpaceDE/>
        <w:autoSpaceDN/>
        <w:adjustRightInd/>
        <w:spacing w:after="0"/>
        <w:textAlignment w:val="auto"/>
        <w:rPr>
          <w:rFonts w:eastAsia="MS Mincho"/>
          <w:iCs/>
          <w:lang w:eastAsia="ja-JP"/>
        </w:rPr>
      </w:pPr>
    </w:p>
    <w:p w14:paraId="04A8F316" w14:textId="50E402F6" w:rsidR="006F42A4" w:rsidRDefault="006F42A4" w:rsidP="006F42A4">
      <w:pPr>
        <w:tabs>
          <w:tab w:val="left" w:pos="1440"/>
        </w:tabs>
        <w:overflowPunct/>
        <w:autoSpaceDE/>
        <w:autoSpaceDN/>
        <w:adjustRightInd/>
        <w:spacing w:after="0"/>
        <w:textAlignment w:val="auto"/>
        <w:rPr>
          <w:rFonts w:eastAsia="MS Mincho"/>
          <w:iCs/>
          <w:lang w:eastAsia="ja-JP"/>
        </w:rPr>
      </w:pPr>
      <w:r>
        <w:rPr>
          <w:rFonts w:eastAsia="MS Mincho"/>
          <w:iCs/>
          <w:lang w:eastAsia="ja-JP"/>
        </w:rPr>
        <w:t xml:space="preserve">See highlighted addition </w:t>
      </w:r>
      <w:r w:rsidR="00F20310">
        <w:rPr>
          <w:rFonts w:eastAsia="MS Mincho"/>
          <w:iCs/>
          <w:lang w:eastAsia="ja-JP"/>
        </w:rPr>
        <w:t>to the agreement below</w:t>
      </w:r>
      <w:r>
        <w:rPr>
          <w:rFonts w:eastAsia="MS Mincho"/>
          <w:iCs/>
          <w:lang w:eastAsia="ja-JP"/>
        </w:rPr>
        <w:t>:</w:t>
      </w:r>
    </w:p>
    <w:p w14:paraId="1B2E4350" w14:textId="35DB292F" w:rsidR="006F42A4" w:rsidRPr="000E5D72" w:rsidRDefault="006F42A4" w:rsidP="006F42A4">
      <w:pPr>
        <w:numPr>
          <w:ilvl w:val="0"/>
          <w:numId w:val="9"/>
        </w:numPr>
        <w:tabs>
          <w:tab w:val="left" w:pos="1440"/>
        </w:tabs>
        <w:overflowPunct/>
        <w:autoSpaceDE/>
        <w:autoSpaceDN/>
        <w:adjustRightInd/>
        <w:spacing w:after="0"/>
        <w:textAlignment w:val="auto"/>
        <w:rPr>
          <w:rFonts w:eastAsia="MS Mincho"/>
          <w:iCs/>
          <w:lang w:eastAsia="ja-JP"/>
        </w:rPr>
      </w:pPr>
      <w:r w:rsidRPr="000E5D72">
        <w:rPr>
          <w:rFonts w:eastAsia="MS Mincho"/>
          <w:iCs/>
          <w:lang w:eastAsia="ja-JP"/>
        </w:rPr>
        <w:t>For unpaired spectrum, support a dedicated timer for timer-based active DL/UL BWP pair switching to the default DL/UL BWP pair</w:t>
      </w:r>
    </w:p>
    <w:p w14:paraId="58D9183F" w14:textId="77777777" w:rsidR="006F42A4" w:rsidRPr="000E5D72" w:rsidRDefault="006F42A4" w:rsidP="006F42A4">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A UE starts the timer when it switches its active DL/UL BWP pair to a DL/UL BWP pair other than the default DL/UL BWP pair</w:t>
      </w:r>
    </w:p>
    <w:p w14:paraId="1B840DF8" w14:textId="4C8CA9E2" w:rsidR="006F42A4" w:rsidRDefault="006F42A4" w:rsidP="006F42A4">
      <w:pPr>
        <w:numPr>
          <w:ilvl w:val="1"/>
          <w:numId w:val="9"/>
        </w:numPr>
        <w:tabs>
          <w:tab w:val="left" w:pos="1440"/>
        </w:tabs>
        <w:overflowPunct/>
        <w:autoSpaceDE/>
        <w:autoSpaceDN/>
        <w:adjustRightInd/>
        <w:spacing w:after="0"/>
        <w:ind w:left="1434" w:hanging="357"/>
        <w:textAlignment w:val="auto"/>
        <w:rPr>
          <w:rFonts w:eastAsia="MS Mincho"/>
          <w:iCs/>
          <w:lang w:eastAsia="ja-JP"/>
        </w:rPr>
      </w:pPr>
      <w:r w:rsidRPr="000E5D72">
        <w:rPr>
          <w:rFonts w:eastAsia="MS Mincho"/>
          <w:iCs/>
          <w:lang w:eastAsia="ja-JP"/>
        </w:rPr>
        <w:t xml:space="preserve">A UE restarts the timer to the initial value when it successfully decodes a DCI to schedule PDSCH(s) </w:t>
      </w:r>
      <w:r>
        <w:rPr>
          <w:rFonts w:eastAsia="MS Mincho"/>
          <w:iCs/>
          <w:lang w:eastAsia="ja-JP"/>
        </w:rPr>
        <w:t xml:space="preserve"> </w:t>
      </w:r>
      <w:r w:rsidRPr="006F42A4">
        <w:rPr>
          <w:rFonts w:eastAsia="MS Mincho"/>
          <w:iCs/>
          <w:highlight w:val="yellow"/>
          <w:lang w:eastAsia="ja-JP"/>
        </w:rPr>
        <w:t>or when it successfully decodes a DCI to schedule PUSCH(s)</w:t>
      </w:r>
      <w:r>
        <w:rPr>
          <w:rFonts w:eastAsia="MS Mincho"/>
          <w:iCs/>
          <w:lang w:eastAsia="ja-JP"/>
        </w:rPr>
        <w:t xml:space="preserve"> </w:t>
      </w:r>
      <w:r w:rsidRPr="000E5D72">
        <w:rPr>
          <w:rFonts w:eastAsia="MS Mincho"/>
          <w:iCs/>
          <w:lang w:eastAsia="ja-JP"/>
        </w:rPr>
        <w:t>in its active DL/UL BWP pair</w:t>
      </w:r>
    </w:p>
    <w:p w14:paraId="341897D8" w14:textId="77777777" w:rsidR="006F42A4" w:rsidRPr="000E5D72" w:rsidRDefault="006F42A4" w:rsidP="006F42A4">
      <w:pPr>
        <w:numPr>
          <w:ilvl w:val="2"/>
          <w:numId w:val="9"/>
        </w:numPr>
        <w:tabs>
          <w:tab w:val="left" w:pos="1440"/>
        </w:tabs>
        <w:overflowPunct/>
        <w:autoSpaceDE/>
        <w:autoSpaceDN/>
        <w:adjustRightInd/>
        <w:spacing w:after="0"/>
        <w:textAlignment w:val="auto"/>
        <w:rPr>
          <w:rFonts w:eastAsia="MS Mincho"/>
          <w:iCs/>
          <w:lang w:eastAsia="ja-JP"/>
        </w:rPr>
      </w:pPr>
      <w:r w:rsidRPr="000E5D72">
        <w:rPr>
          <w:lang w:eastAsia="zh-TW"/>
        </w:rPr>
        <w:t>FFS other cases</w:t>
      </w:r>
    </w:p>
    <w:p w14:paraId="159356BA" w14:textId="5E3007C5" w:rsidR="00256A6D" w:rsidRDefault="00256A6D" w:rsidP="00380520">
      <w:pPr>
        <w:rPr>
          <w:lang w:val="en-GB"/>
        </w:rPr>
      </w:pPr>
    </w:p>
    <w:p w14:paraId="73A6FF88" w14:textId="18067CF1" w:rsidR="006F42A4" w:rsidRDefault="006F42A4" w:rsidP="00380520">
      <w:pPr>
        <w:rPr>
          <w:lang w:val="en-GB"/>
        </w:rPr>
      </w:pPr>
      <w:r>
        <w:rPr>
          <w:lang w:val="en-GB"/>
        </w:rPr>
        <w:t xml:space="preserve">Note that this approach is also more consistent with the timer starting condition, because the timer starts when it switch its active DL/UL BWP pair to a pair other than the default BWP pair, implying that either DL scheduling DCI or UL scheduling DCI are included in the condition to trigger the start. </w:t>
      </w:r>
      <w:r w:rsidR="00E07939">
        <w:rPr>
          <w:lang w:val="en-GB"/>
        </w:rPr>
        <w:t xml:space="preserve">In practice, it is difficult to discern the starting condition and the restarting condition; Therefore, the two conditions should be consistent with each other. </w:t>
      </w:r>
      <w:r>
        <w:rPr>
          <w:lang w:val="en-GB"/>
        </w:rPr>
        <w:t>In this light, above addition can be viewed as a bug fix to make the starting and restarting conditions more consistent.</w:t>
      </w:r>
    </w:p>
    <w:p w14:paraId="305ABE01" w14:textId="36DE59D1" w:rsidR="00C510B8" w:rsidRDefault="0013177A" w:rsidP="00C510B8">
      <w:r>
        <w:rPr>
          <w:lang w:val="en-GB"/>
        </w:rPr>
        <w:t>For simplicity and robust operation, BWP t</w:t>
      </w:r>
      <w:r>
        <w:t>imer should be</w:t>
      </w:r>
      <w:r w:rsidR="00C510B8">
        <w:t xml:space="preserve"> terminated when DRX inactivity timer expires</w:t>
      </w:r>
      <w:r>
        <w:t xml:space="preserve"> and UE goes into DRX state.</w:t>
      </w:r>
      <w:r w:rsidR="00C510B8">
        <w:t xml:space="preserve"> </w:t>
      </w:r>
      <w:r w:rsidR="00D4039F">
        <w:t>There would be ambiguity issue if it is</w:t>
      </w:r>
      <w:r>
        <w:t xml:space="preserve"> </w:t>
      </w:r>
      <w:r w:rsidR="00C510B8">
        <w:t xml:space="preserve">suspended during DRX </w:t>
      </w:r>
      <w:r>
        <w:t xml:space="preserve">state </w:t>
      </w:r>
      <w:r w:rsidR="00C510B8">
        <w:t>and resume in t</w:t>
      </w:r>
      <w:r>
        <w:t>he next DRX cycle.</w:t>
      </w:r>
    </w:p>
    <w:p w14:paraId="49E906A7" w14:textId="53B71357" w:rsidR="0013177A" w:rsidRDefault="0013177A" w:rsidP="0013177A">
      <w:pPr>
        <w:pStyle w:val="Caption"/>
      </w:pPr>
      <w:bookmarkStart w:id="270" w:name="_Toc498702926"/>
      <w:bookmarkStart w:id="271" w:name="_Toc498711170"/>
      <w:bookmarkStart w:id="272" w:name="_Toc498712647"/>
      <w:bookmarkStart w:id="273" w:name="_Toc498712715"/>
      <w:bookmarkStart w:id="274" w:name="_Toc498714488"/>
      <w:bookmarkStart w:id="275" w:name="_Toc498715975"/>
      <w:bookmarkStart w:id="276" w:name="_Toc498716649"/>
      <w:bookmarkStart w:id="277" w:name="_Toc498717155"/>
      <w:bookmarkStart w:id="278" w:name="_Toc498717294"/>
      <w:bookmarkStart w:id="279" w:name="_Toc498717540"/>
      <w:bookmarkStart w:id="280" w:name="_Toc498720190"/>
      <w:r>
        <w:t xml:space="preserve">Proposal </w:t>
      </w:r>
      <w:r w:rsidR="00087462">
        <w:fldChar w:fldCharType="begin"/>
      </w:r>
      <w:r w:rsidR="00087462">
        <w:instrText xml:space="preserve"> SEQ Proposal \* ARABIC </w:instrText>
      </w:r>
      <w:r w:rsidR="00087462">
        <w:fldChar w:fldCharType="separate"/>
      </w:r>
      <w:r w:rsidR="007E052D">
        <w:rPr>
          <w:noProof/>
        </w:rPr>
        <w:t>16</w:t>
      </w:r>
      <w:r w:rsidR="00087462">
        <w:rPr>
          <w:noProof/>
        </w:rPr>
        <w:fldChar w:fldCharType="end"/>
      </w:r>
      <w:r>
        <w:t>: BWP timer is terminated when UE goes into DRX state.</w:t>
      </w:r>
      <w:r w:rsidR="00E07939">
        <w:t xml:space="preserve"> In the next C-DRX cycle, it should carry no history and follow the BWP timer starting conditions.</w:t>
      </w:r>
      <w:bookmarkEnd w:id="270"/>
      <w:bookmarkEnd w:id="271"/>
      <w:bookmarkEnd w:id="272"/>
      <w:bookmarkEnd w:id="273"/>
      <w:bookmarkEnd w:id="274"/>
      <w:bookmarkEnd w:id="275"/>
      <w:bookmarkEnd w:id="276"/>
      <w:bookmarkEnd w:id="277"/>
      <w:bookmarkEnd w:id="278"/>
      <w:bookmarkEnd w:id="279"/>
      <w:bookmarkEnd w:id="280"/>
    </w:p>
    <w:p w14:paraId="02E9CA47" w14:textId="03D2B11B" w:rsidR="00C510B8" w:rsidRDefault="00C510B8" w:rsidP="00C510B8"/>
    <w:p w14:paraId="44E1125B" w14:textId="16DD0B3A" w:rsidR="00C510B8" w:rsidRDefault="00C510B8" w:rsidP="00C510B8">
      <w:pPr>
        <w:pStyle w:val="Heading3"/>
      </w:pPr>
      <w:r>
        <w:t>Interaction with C-DRX</w:t>
      </w:r>
    </w:p>
    <w:p w14:paraId="5952167F" w14:textId="5BFAD5AB" w:rsidR="00C94650" w:rsidRDefault="00096A6A" w:rsidP="00C510B8">
      <w:pPr>
        <w:rPr>
          <w:lang w:val="en-GB"/>
        </w:rPr>
      </w:pPr>
      <w:r>
        <w:rPr>
          <w:lang w:val="en-GB"/>
        </w:rPr>
        <w:t>When UE is configured with C-DRX, when it comes out of DRX and goes into the ON duration, there could be the following three options for the active BWP:</w:t>
      </w:r>
    </w:p>
    <w:p w14:paraId="6C8A92FB" w14:textId="0F37B601" w:rsidR="00096A6A" w:rsidRPr="00096A6A" w:rsidRDefault="00096A6A" w:rsidP="00096A6A">
      <w:pPr>
        <w:pStyle w:val="ListParagraph"/>
        <w:numPr>
          <w:ilvl w:val="0"/>
          <w:numId w:val="17"/>
        </w:numPr>
      </w:pPr>
      <w:r w:rsidRPr="00096A6A">
        <w:t>Default BWP for both SCell and PCell</w:t>
      </w:r>
    </w:p>
    <w:p w14:paraId="1B35866C" w14:textId="564A13ED" w:rsidR="00096A6A" w:rsidRPr="00096A6A" w:rsidRDefault="00096A6A" w:rsidP="00096A6A">
      <w:pPr>
        <w:pStyle w:val="ListParagraph"/>
        <w:numPr>
          <w:ilvl w:val="0"/>
          <w:numId w:val="17"/>
        </w:numPr>
      </w:pPr>
      <w:r w:rsidRPr="00096A6A">
        <w:t>First active BWP (for SCell), Default BWP (for PCell)</w:t>
      </w:r>
    </w:p>
    <w:p w14:paraId="70A80D9E" w14:textId="2BAD7F40" w:rsidR="00096A6A" w:rsidRPr="00096A6A" w:rsidRDefault="00096A6A" w:rsidP="00096A6A">
      <w:pPr>
        <w:pStyle w:val="ListParagraph"/>
        <w:numPr>
          <w:ilvl w:val="0"/>
          <w:numId w:val="17"/>
        </w:numPr>
      </w:pPr>
      <w:r w:rsidRPr="00096A6A">
        <w:t xml:space="preserve">Last active BWP </w:t>
      </w:r>
      <w:r>
        <w:t xml:space="preserve">immediately </w:t>
      </w:r>
      <w:r w:rsidRPr="00096A6A">
        <w:t>before UE last returns to DRX</w:t>
      </w:r>
    </w:p>
    <w:p w14:paraId="3144054B" w14:textId="34D3C5FF" w:rsidR="00096A6A" w:rsidRDefault="00096A6A" w:rsidP="00C510B8">
      <w:pPr>
        <w:rPr>
          <w:lang w:val="en-GB"/>
        </w:rPr>
      </w:pPr>
      <w:r>
        <w:rPr>
          <w:lang w:val="en-GB"/>
        </w:rPr>
        <w:t>First active BWP should typically be configured to have wide BW for SCell activation. But when UE comes out of DRX, there may not be traffic so it does not make sense for SCells to start with first active BWP. Option 2 should be eliminated.</w:t>
      </w:r>
    </w:p>
    <w:p w14:paraId="473D451E" w14:textId="0B286DD0" w:rsidR="00096A6A" w:rsidRDefault="00096A6A" w:rsidP="00C510B8">
      <w:pPr>
        <w:rPr>
          <w:lang w:val="en-GB"/>
        </w:rPr>
      </w:pPr>
      <w:r>
        <w:rPr>
          <w:lang w:val="en-GB"/>
        </w:rPr>
        <w:t xml:space="preserve">Option </w:t>
      </w:r>
      <w:r w:rsidR="00D4039F">
        <w:rPr>
          <w:lang w:val="en-GB"/>
        </w:rPr>
        <w:t>3</w:t>
      </w:r>
      <w:r>
        <w:rPr>
          <w:lang w:val="en-GB"/>
        </w:rPr>
        <w:t xml:space="preserve"> may have some ambiguity issue. Since it is hard to guarantee always perfect alignment between gNB and UE for their respective BWP timers,</w:t>
      </w:r>
      <w:r w:rsidRPr="00096A6A">
        <w:rPr>
          <w:lang w:val="en-GB"/>
        </w:rPr>
        <w:t xml:space="preserve"> there </w:t>
      </w:r>
      <w:r>
        <w:rPr>
          <w:lang w:val="en-GB"/>
        </w:rPr>
        <w:t>could be</w:t>
      </w:r>
      <w:r w:rsidRPr="00096A6A">
        <w:rPr>
          <w:lang w:val="en-GB"/>
        </w:rPr>
        <w:t xml:space="preserve"> a corner case that when DRX inactivity timer expires, it could be on the border line of BWP timer expiration as well. If gNB has a slight offset of the BWP timer value</w:t>
      </w:r>
      <w:r>
        <w:rPr>
          <w:lang w:val="en-GB"/>
        </w:rPr>
        <w:t xml:space="preserve">, </w:t>
      </w:r>
      <w:r w:rsidRPr="00096A6A">
        <w:rPr>
          <w:lang w:val="en-GB"/>
        </w:rPr>
        <w:t>gNB and UE may be out-of-sync going into DRX. And this out-of-sync would resume when UE comes out of DRX, which is undesirable.</w:t>
      </w:r>
    </w:p>
    <w:p w14:paraId="46571E05" w14:textId="5B4D935B" w:rsidR="002F5981" w:rsidRDefault="00096A6A" w:rsidP="00C510B8">
      <w:pPr>
        <w:rPr>
          <w:lang w:val="en-GB"/>
        </w:rPr>
      </w:pPr>
      <w:r>
        <w:rPr>
          <w:lang w:val="en-GB"/>
        </w:rPr>
        <w:t xml:space="preserve">Another reason to avoid Option 3 is that it implies keeping the last active BWP as a state across DRX cycles. Unless the benefit for this is profound, by choosing Option 1, both gNB and UE always start with </w:t>
      </w:r>
      <w:r w:rsidR="002F5981">
        <w:rPr>
          <w:lang w:val="en-GB"/>
        </w:rPr>
        <w:t>the default BWP deterministically. This eliminates potential out-of-sync issue carried from previous DRX cycle.</w:t>
      </w:r>
    </w:p>
    <w:p w14:paraId="4A1AF85A" w14:textId="1176F7BD" w:rsidR="002F5981" w:rsidRDefault="002F5981" w:rsidP="00C510B8">
      <w:pPr>
        <w:rPr>
          <w:lang w:val="en-GB"/>
        </w:rPr>
      </w:pPr>
      <w:r>
        <w:rPr>
          <w:lang w:val="en-GB"/>
        </w:rPr>
        <w:lastRenderedPageBreak/>
        <w:t>Moreover, assuming default BWP is usually configured to be the power saving BWP (with narrow BW, larger k0 setting), it makes sense to start ON duration with it. If no traffic is scheduled throughout ON duration, the UE may go back to DRX without needing to switch to any wide BWP. In some sense, this serves as an efficient wake-up mechanism.</w:t>
      </w:r>
    </w:p>
    <w:p w14:paraId="0E1E38E8" w14:textId="18DE4761" w:rsidR="000D1D3F" w:rsidRDefault="002F5981" w:rsidP="002F5981">
      <w:pPr>
        <w:pStyle w:val="Caption"/>
      </w:pPr>
      <w:bookmarkStart w:id="281" w:name="_Toc498701151"/>
      <w:bookmarkStart w:id="282" w:name="_Toc498702927"/>
      <w:bookmarkStart w:id="283" w:name="_Toc498711171"/>
      <w:bookmarkStart w:id="284" w:name="_Toc498712648"/>
      <w:bookmarkStart w:id="285" w:name="_Toc498712716"/>
      <w:bookmarkStart w:id="286" w:name="_Toc498714489"/>
      <w:bookmarkStart w:id="287" w:name="_Toc498715976"/>
      <w:bookmarkStart w:id="288" w:name="_Toc498716650"/>
      <w:bookmarkStart w:id="289" w:name="_Toc498717156"/>
      <w:bookmarkStart w:id="290" w:name="_Toc498717295"/>
      <w:bookmarkStart w:id="291" w:name="_Toc498717541"/>
      <w:bookmarkStart w:id="292" w:name="_Toc498720191"/>
      <w:r>
        <w:t xml:space="preserve">Proposal </w:t>
      </w:r>
      <w:r w:rsidR="00087462">
        <w:fldChar w:fldCharType="begin"/>
      </w:r>
      <w:r w:rsidR="00087462">
        <w:instrText xml:space="preserve"> SEQ Proposal \* ARABIC </w:instrText>
      </w:r>
      <w:r w:rsidR="00087462">
        <w:fldChar w:fldCharType="separate"/>
      </w:r>
      <w:r w:rsidR="007E052D">
        <w:rPr>
          <w:noProof/>
        </w:rPr>
        <w:t>17</w:t>
      </w:r>
      <w:r w:rsidR="00087462">
        <w:rPr>
          <w:noProof/>
        </w:rPr>
        <w:fldChar w:fldCharType="end"/>
      </w:r>
      <w:r>
        <w:t>: For UE configured with C-DRX, when it comes out of DRX state, ON duration should start with the default BWP being the active BWP for serving cells.</w:t>
      </w:r>
      <w:bookmarkEnd w:id="281"/>
      <w:bookmarkEnd w:id="282"/>
      <w:bookmarkEnd w:id="283"/>
      <w:bookmarkEnd w:id="284"/>
      <w:bookmarkEnd w:id="285"/>
      <w:bookmarkEnd w:id="286"/>
      <w:bookmarkEnd w:id="287"/>
      <w:bookmarkEnd w:id="288"/>
      <w:bookmarkEnd w:id="289"/>
      <w:bookmarkEnd w:id="290"/>
      <w:bookmarkEnd w:id="291"/>
      <w:bookmarkEnd w:id="292"/>
    </w:p>
    <w:p w14:paraId="72FD5CF8" w14:textId="51D6AB5F" w:rsidR="003713B4" w:rsidRPr="003713B4" w:rsidRDefault="003713B4" w:rsidP="003713B4">
      <w:r>
        <w:t>Note: For paired spectrum, default UL BWP is not defined. One solution is</w:t>
      </w:r>
      <w:r w:rsidRPr="003713B4">
        <w:rPr>
          <w:lang w:val="en-GB"/>
        </w:rPr>
        <w:t xml:space="preserve"> </w:t>
      </w:r>
      <w:r>
        <w:rPr>
          <w:lang w:val="en-GB"/>
        </w:rPr>
        <w:t>to assume the UL BWP starts with the one which shares the same BWP index as the default DL BWP, or semantically, define a default UL BWP.</w:t>
      </w:r>
    </w:p>
    <w:p w14:paraId="3E933633" w14:textId="7A9B6053" w:rsidR="002F5981" w:rsidRDefault="002F5981" w:rsidP="00C510B8"/>
    <w:p w14:paraId="35CB39A7" w14:textId="087782A2" w:rsidR="002F5981" w:rsidRDefault="002F5981" w:rsidP="002F5981">
      <w:pPr>
        <w:pStyle w:val="Heading3"/>
      </w:pPr>
      <w:r>
        <w:t>Default UL BWP for Paired Spectrum</w:t>
      </w:r>
    </w:p>
    <w:p w14:paraId="58B4C1C3" w14:textId="0C0F9FCB" w:rsidR="002F5981" w:rsidRDefault="002F5981" w:rsidP="002F5981">
      <w:pPr>
        <w:rPr>
          <w:lang w:val="en-GB"/>
        </w:rPr>
      </w:pPr>
      <w:r>
        <w:rPr>
          <w:lang w:val="en-GB"/>
        </w:rPr>
        <w:t>Per agreements, for unpaired spectrum, default DL/UL BWP is defined. For unpaired spectrum, default DL BWP is defined; Default UL BWP is not defined.</w:t>
      </w:r>
    </w:p>
    <w:p w14:paraId="3355A292" w14:textId="00DA5D4B" w:rsidR="00EE751B" w:rsidRDefault="00EE751B" w:rsidP="002F5981">
      <w:pPr>
        <w:rPr>
          <w:lang w:val="en-GB"/>
        </w:rPr>
      </w:pPr>
      <w:r>
        <w:rPr>
          <w:lang w:val="en-GB"/>
        </w:rPr>
        <w:t>This is because default DL BWP is motivated by BWP timer fallback in case of gNB and UE out-of-sync in terms of their understanding of the active BWP. It is critical to ensure both sides can fallback to the same DL BWP so that DL control channel can be communicated. For unpaired spectrum, switching of DL BWP implies switching of UL BWP, so there is a default UL BWP concept as well. For paired spectrum, there is no need to define default UL BWP for BWP timer fallback operation. This is still valid technically speaking.</w:t>
      </w:r>
    </w:p>
    <w:p w14:paraId="39EEB25C" w14:textId="4C878151" w:rsidR="00EE751B" w:rsidRDefault="00EE751B" w:rsidP="002F5981">
      <w:pPr>
        <w:rPr>
          <w:lang w:val="en-GB"/>
        </w:rPr>
      </w:pPr>
      <w:r>
        <w:rPr>
          <w:lang w:val="en-GB"/>
        </w:rPr>
        <w:t>However, there are many emerging use cases for at least the identification of a default UL BWP, which may not be associated with BWP timer operation. These will be discussed in the following. In case the decision is to introduce default UL BWP for paired spectrum, we can further consider whether it should be included as part of the BWP timer operation.</w:t>
      </w:r>
    </w:p>
    <w:p w14:paraId="0578E8A8" w14:textId="29BB51B0" w:rsidR="00EE751B" w:rsidRPr="00EE751B" w:rsidRDefault="00EE751B" w:rsidP="002F5981">
      <w:pPr>
        <w:rPr>
          <w:u w:val="single"/>
          <w:lang w:val="en-GB"/>
        </w:rPr>
      </w:pPr>
      <w:r>
        <w:rPr>
          <w:u w:val="single"/>
          <w:lang w:val="en-GB"/>
        </w:rPr>
        <w:t>U</w:t>
      </w:r>
      <w:r w:rsidRPr="00EE751B">
        <w:rPr>
          <w:u w:val="single"/>
          <w:lang w:val="en-GB"/>
        </w:rPr>
        <w:t>se case</w:t>
      </w:r>
      <w:r>
        <w:rPr>
          <w:u w:val="single"/>
          <w:lang w:val="en-GB"/>
        </w:rPr>
        <w:t xml:space="preserve"> #1</w:t>
      </w:r>
      <w:r w:rsidRPr="00EE751B">
        <w:rPr>
          <w:u w:val="single"/>
          <w:lang w:val="en-GB"/>
        </w:rPr>
        <w:t>: C-DRX ON duration starting BWP</w:t>
      </w:r>
    </w:p>
    <w:p w14:paraId="1821A0E0" w14:textId="5A9BE31B" w:rsidR="00EE751B" w:rsidRDefault="00EE751B" w:rsidP="002F5981">
      <w:pPr>
        <w:rPr>
          <w:lang w:val="en-GB"/>
        </w:rPr>
      </w:pPr>
      <w:r>
        <w:rPr>
          <w:lang w:val="en-GB"/>
        </w:rPr>
        <w:t>If the proposal is to always start with the default BWP, for unpaired spectrum, both UL and DL BWP are clearly defined. But for paired spectrum, only default DL BWP is defined. One solution is to assume the UL BWP starts with the one which shares the same BWP index as the default DL BWP. But this is just one step away from calling that the “default UL BWP”.</w:t>
      </w:r>
    </w:p>
    <w:p w14:paraId="296474ED" w14:textId="07A5C34D" w:rsidR="00EE751B" w:rsidRPr="00CE6569" w:rsidRDefault="00EE751B" w:rsidP="002F5981">
      <w:pPr>
        <w:rPr>
          <w:u w:val="single"/>
          <w:lang w:val="en-GB"/>
        </w:rPr>
      </w:pPr>
      <w:r w:rsidRPr="00CE6569">
        <w:rPr>
          <w:u w:val="single"/>
          <w:lang w:val="en-GB"/>
        </w:rPr>
        <w:t xml:space="preserve">Use case #2: </w:t>
      </w:r>
      <w:r w:rsidR="00CE6569" w:rsidRPr="00CE6569">
        <w:rPr>
          <w:u w:val="single"/>
          <w:lang w:val="en-GB"/>
        </w:rPr>
        <w:t>Explicit BWP release via RRC reconfiguration message</w:t>
      </w:r>
    </w:p>
    <w:p w14:paraId="7D421D10" w14:textId="0846051A" w:rsidR="00CE6569" w:rsidRDefault="00CE6569" w:rsidP="002F5981">
      <w:pPr>
        <w:rPr>
          <w:lang w:val="en-GB"/>
        </w:rPr>
      </w:pPr>
      <w:r>
        <w:rPr>
          <w:lang w:val="en-GB"/>
        </w:rPr>
        <w:t>If the active BWP is released by explicit BWP release signalling (based on RRC reconfiguration message), there is a proposal for UE to fall back to default BWP. This is well defined for unpaired spectrum since DL/UL BWP are defined, but for paired spectrum, only default DL BWP is defined. Again, one solution is to assume the UL BWP starts with the one which shares the same BWP index as the default DL BWP. But this is just one step away from calling that the “default UL BWP”.</w:t>
      </w:r>
    </w:p>
    <w:p w14:paraId="013E66B4" w14:textId="726E12B3" w:rsidR="00CE6569" w:rsidRPr="00CE6569" w:rsidRDefault="00CE6569" w:rsidP="002F5981">
      <w:pPr>
        <w:rPr>
          <w:u w:val="single"/>
          <w:lang w:val="en-GB"/>
        </w:rPr>
      </w:pPr>
      <w:r w:rsidRPr="00CE6569">
        <w:rPr>
          <w:u w:val="single"/>
          <w:lang w:val="en-GB"/>
        </w:rPr>
        <w:t>Use case #3: Initial active BWP becoming default BWP unless reconfigured</w:t>
      </w:r>
    </w:p>
    <w:p w14:paraId="4FFF27A4" w14:textId="0F46FCD0" w:rsidR="00CE6569" w:rsidRDefault="00CE6569" w:rsidP="00C510B8">
      <w:r>
        <w:t xml:space="preserve">There is an agreement that the default BWP would be the initial active BWP unless it is reconfigured by RRC. </w:t>
      </w:r>
      <w:r w:rsidR="0012636D">
        <w:t>The inheritance would be slightly different between unpaired spectrum and paired spectrum, as summarized in the following table:</w:t>
      </w:r>
    </w:p>
    <w:tbl>
      <w:tblPr>
        <w:tblW w:w="0" w:type="auto"/>
        <w:tblCellMar>
          <w:left w:w="0" w:type="dxa"/>
          <w:right w:w="0" w:type="dxa"/>
        </w:tblCellMar>
        <w:tblLook w:val="04A0" w:firstRow="1" w:lastRow="0" w:firstColumn="1" w:lastColumn="0" w:noHBand="0" w:noVBand="1"/>
      </w:tblPr>
      <w:tblGrid>
        <w:gridCol w:w="2150"/>
        <w:gridCol w:w="3062"/>
        <w:gridCol w:w="1800"/>
        <w:gridCol w:w="2430"/>
      </w:tblGrid>
      <w:tr w:rsidR="0012636D" w14:paraId="3694D047" w14:textId="77777777" w:rsidTr="0012636D">
        <w:tc>
          <w:tcPr>
            <w:tcW w:w="2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BA4A3" w14:textId="77777777" w:rsidR="0012636D" w:rsidRDefault="0012636D" w:rsidP="004D67BF"/>
        </w:tc>
        <w:tc>
          <w:tcPr>
            <w:tcW w:w="30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7F79B" w14:textId="77777777" w:rsidR="0012636D" w:rsidRDefault="0012636D" w:rsidP="004D67BF">
            <w:r>
              <w:t>Initial access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2A87B" w14:textId="77777777" w:rsidR="0012636D" w:rsidRDefault="0012636D" w:rsidP="004D67BF">
            <w:r>
              <w:t xml:space="preserve">Becomes unless configured </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67936" w14:textId="77777777" w:rsidR="0012636D" w:rsidRDefault="0012636D" w:rsidP="004D67BF">
            <w:r>
              <w:t>RRC connected</w:t>
            </w:r>
          </w:p>
        </w:tc>
      </w:tr>
      <w:tr w:rsidR="0012636D" w14:paraId="60BBDF03" w14:textId="77777777" w:rsidTr="0012636D">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70E76" w14:textId="77777777" w:rsidR="0012636D" w:rsidRDefault="0012636D" w:rsidP="004D67BF">
            <w:r>
              <w:t>Unpaired spectrum</w:t>
            </w:r>
          </w:p>
        </w:tc>
        <w:tc>
          <w:tcPr>
            <w:tcW w:w="3062" w:type="dxa"/>
            <w:tcBorders>
              <w:top w:val="nil"/>
              <w:left w:val="nil"/>
              <w:bottom w:val="single" w:sz="8" w:space="0" w:color="auto"/>
              <w:right w:val="single" w:sz="8" w:space="0" w:color="auto"/>
            </w:tcBorders>
            <w:tcMar>
              <w:top w:w="0" w:type="dxa"/>
              <w:left w:w="108" w:type="dxa"/>
              <w:bottom w:w="0" w:type="dxa"/>
              <w:right w:w="108" w:type="dxa"/>
            </w:tcMar>
            <w:hideMark/>
          </w:tcPr>
          <w:p w14:paraId="57C2701A" w14:textId="08EA4019" w:rsidR="0012636D" w:rsidRDefault="0012636D" w:rsidP="004D67BF">
            <w:r>
              <w:t xml:space="preserve">Initial active DL/UL BWP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95367DD" w14:textId="77777777" w:rsidR="0012636D" w:rsidRDefault="0012636D" w:rsidP="004D67BF">
            <w:r>
              <w:rPr>
                <w:rFonts w:ascii="Wingdings" w:hAnsi="Wingdings"/>
              </w:rPr>
              <w:t></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FC481FE" w14:textId="498BEA3B" w:rsidR="0012636D" w:rsidRDefault="0012636D" w:rsidP="004D67BF">
            <w:r>
              <w:t>Default DL/UL BWP</w:t>
            </w:r>
          </w:p>
        </w:tc>
      </w:tr>
      <w:tr w:rsidR="0012636D" w14:paraId="48D4849E" w14:textId="77777777" w:rsidTr="0012636D">
        <w:tc>
          <w:tcPr>
            <w:tcW w:w="21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76C1B" w14:textId="77777777" w:rsidR="0012636D" w:rsidRDefault="0012636D" w:rsidP="004D67BF">
            <w:r>
              <w:t>Paired spectrum</w:t>
            </w:r>
          </w:p>
        </w:tc>
        <w:tc>
          <w:tcPr>
            <w:tcW w:w="3062" w:type="dxa"/>
            <w:tcBorders>
              <w:top w:val="nil"/>
              <w:left w:val="nil"/>
              <w:bottom w:val="single" w:sz="8" w:space="0" w:color="auto"/>
              <w:right w:val="single" w:sz="8" w:space="0" w:color="auto"/>
            </w:tcBorders>
            <w:tcMar>
              <w:top w:w="0" w:type="dxa"/>
              <w:left w:w="108" w:type="dxa"/>
              <w:bottom w:w="0" w:type="dxa"/>
              <w:right w:w="108" w:type="dxa"/>
            </w:tcMar>
            <w:hideMark/>
          </w:tcPr>
          <w:p w14:paraId="74AAFE81" w14:textId="77777777" w:rsidR="0012636D" w:rsidRDefault="0012636D" w:rsidP="004D67BF">
            <w:r>
              <w:t>Initial active DL BWP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EF28BA1" w14:textId="77777777" w:rsidR="0012636D" w:rsidRDefault="0012636D" w:rsidP="004D67BF">
            <w:r>
              <w:rPr>
                <w:rFonts w:ascii="Wingdings" w:hAnsi="Wingdings"/>
              </w:rPr>
              <w:t></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19E38791" w14:textId="77777777" w:rsidR="0012636D" w:rsidRDefault="0012636D" w:rsidP="004D67BF">
            <w:r>
              <w:t>Default DL BWP</w:t>
            </w:r>
          </w:p>
        </w:tc>
      </w:tr>
      <w:tr w:rsidR="0012636D" w14:paraId="57AB9EAA" w14:textId="77777777" w:rsidTr="0012636D">
        <w:tc>
          <w:tcPr>
            <w:tcW w:w="2150" w:type="dxa"/>
            <w:vMerge/>
            <w:tcBorders>
              <w:top w:val="nil"/>
              <w:left w:val="single" w:sz="8" w:space="0" w:color="auto"/>
              <w:bottom w:val="single" w:sz="8" w:space="0" w:color="auto"/>
              <w:right w:val="single" w:sz="8" w:space="0" w:color="auto"/>
            </w:tcBorders>
            <w:vAlign w:val="center"/>
            <w:hideMark/>
          </w:tcPr>
          <w:p w14:paraId="1BF06B0E" w14:textId="77777777" w:rsidR="0012636D" w:rsidRDefault="0012636D" w:rsidP="004D67BF">
            <w:pPr>
              <w:rPr>
                <w:rFonts w:ascii="Calibri" w:eastAsiaTheme="minorHAnsi" w:hAnsi="Calibri" w:cs="Calibri"/>
              </w:rPr>
            </w:pPr>
          </w:p>
        </w:tc>
        <w:tc>
          <w:tcPr>
            <w:tcW w:w="3062" w:type="dxa"/>
            <w:tcBorders>
              <w:top w:val="nil"/>
              <w:left w:val="nil"/>
              <w:bottom w:val="single" w:sz="8" w:space="0" w:color="auto"/>
              <w:right w:val="single" w:sz="8" w:space="0" w:color="auto"/>
            </w:tcBorders>
            <w:tcMar>
              <w:top w:w="0" w:type="dxa"/>
              <w:left w:w="108" w:type="dxa"/>
              <w:bottom w:w="0" w:type="dxa"/>
              <w:right w:w="108" w:type="dxa"/>
            </w:tcMar>
            <w:hideMark/>
          </w:tcPr>
          <w:p w14:paraId="7147C0C4" w14:textId="77777777" w:rsidR="0012636D" w:rsidRDefault="0012636D" w:rsidP="004D67BF">
            <w:r>
              <w:t>Initial active UL BWP</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8BB0062" w14:textId="77777777" w:rsidR="0012636D" w:rsidRDefault="0012636D" w:rsidP="004D67BF">
            <w:pPr>
              <w:rPr>
                <w:highlight w:val="yellow"/>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90AA011" w14:textId="77777777" w:rsidR="0012636D" w:rsidRDefault="0012636D" w:rsidP="004D67BF">
            <w:pPr>
              <w:rPr>
                <w:strike/>
                <w:highlight w:val="yellow"/>
              </w:rPr>
            </w:pPr>
          </w:p>
        </w:tc>
      </w:tr>
    </w:tbl>
    <w:p w14:paraId="315D5F80" w14:textId="4392D546" w:rsidR="0012636D" w:rsidRDefault="0012636D" w:rsidP="00C510B8"/>
    <w:p w14:paraId="62D72FC4" w14:textId="299C8028" w:rsidR="0012636D" w:rsidRDefault="0012636D" w:rsidP="00C510B8">
      <w:r>
        <w:t>On a slightly different topic, it could be typical deployment that common search space is configured with default DL BWP, and PRACH resource is configured on default UL BWP. For paired spectrum, without the definition of default UL BWP, it becomes another special case to handle.</w:t>
      </w:r>
    </w:p>
    <w:p w14:paraId="73A7BED3" w14:textId="24051D62" w:rsidR="0012636D" w:rsidRDefault="0012636D" w:rsidP="0012636D">
      <w:r>
        <w:lastRenderedPageBreak/>
        <w:t xml:space="preserve">Overall, lack of definition of default UL BWP creates some nuance in spec writing, especially for RAN2. For </w:t>
      </w:r>
      <w:r w:rsidR="003713B4">
        <w:t xml:space="preserve">mainly </w:t>
      </w:r>
      <w:r>
        <w:t>semantics</w:t>
      </w:r>
      <w:r w:rsidR="003713B4">
        <w:t xml:space="preserve"> purpose</w:t>
      </w:r>
      <w:r>
        <w:t xml:space="preserve">, we can define default UL BWP for paired spectrum to be simply the UL BWP sharing the same BWP index as the default DL BWP. We can </w:t>
      </w:r>
      <w:r w:rsidR="003713B4">
        <w:t xml:space="preserve">assume that </w:t>
      </w:r>
      <w:r>
        <w:t xml:space="preserve">for the paired spectrum case, </w:t>
      </w:r>
      <w:r w:rsidR="003713B4">
        <w:t xml:space="preserve">BWP timer expiration does not trigger </w:t>
      </w:r>
      <w:r>
        <w:t xml:space="preserve">UL BWP </w:t>
      </w:r>
      <w:r w:rsidR="003713B4">
        <w:t xml:space="preserve">transition </w:t>
      </w:r>
      <w:r>
        <w:t>to default UL BWP</w:t>
      </w:r>
      <w:r w:rsidR="003713B4">
        <w:t>, unless an issue or a compelling use case is identified later in the CR phase of standardization</w:t>
      </w:r>
      <w:r>
        <w:t>.</w:t>
      </w:r>
    </w:p>
    <w:p w14:paraId="21E9CAF0" w14:textId="7764E7E6" w:rsidR="0012636D" w:rsidRDefault="0012636D" w:rsidP="0012636D">
      <w:pPr>
        <w:pStyle w:val="Caption"/>
      </w:pPr>
      <w:bookmarkStart w:id="293" w:name="_Toc498701152"/>
      <w:bookmarkStart w:id="294" w:name="_Toc498702928"/>
      <w:bookmarkStart w:id="295" w:name="_Toc498711172"/>
      <w:bookmarkStart w:id="296" w:name="_Toc498712649"/>
      <w:bookmarkStart w:id="297" w:name="_Toc498712717"/>
      <w:bookmarkStart w:id="298" w:name="_Toc498714490"/>
      <w:bookmarkStart w:id="299" w:name="_Toc498715977"/>
      <w:bookmarkStart w:id="300" w:name="_Toc498716651"/>
      <w:bookmarkStart w:id="301" w:name="_Toc498717157"/>
      <w:bookmarkStart w:id="302" w:name="_Toc498717296"/>
      <w:bookmarkStart w:id="303" w:name="_Toc498717542"/>
      <w:bookmarkStart w:id="304" w:name="_Toc498720192"/>
      <w:r>
        <w:t xml:space="preserve">Proposal </w:t>
      </w:r>
      <w:r w:rsidR="00087462">
        <w:fldChar w:fldCharType="begin"/>
      </w:r>
      <w:r w:rsidR="00087462">
        <w:instrText xml:space="preserve"> SEQ Proposal \* ARABIC </w:instrText>
      </w:r>
      <w:r w:rsidR="00087462">
        <w:fldChar w:fldCharType="separate"/>
      </w:r>
      <w:r w:rsidR="007E052D">
        <w:rPr>
          <w:noProof/>
        </w:rPr>
        <w:t>18</w:t>
      </w:r>
      <w:r w:rsidR="00087462">
        <w:rPr>
          <w:noProof/>
        </w:rPr>
        <w:fldChar w:fldCharType="end"/>
      </w:r>
      <w:r>
        <w:t xml:space="preserve">: </w:t>
      </w:r>
      <w:r w:rsidR="001C18B5">
        <w:t>For paired spectrum, d</w:t>
      </w:r>
      <w:r>
        <w:t>efine default UL BWP as the UL BWP sharing the same BWP index as the default DL BWP.</w:t>
      </w:r>
      <w:bookmarkEnd w:id="293"/>
      <w:bookmarkEnd w:id="294"/>
      <w:bookmarkEnd w:id="295"/>
      <w:bookmarkEnd w:id="296"/>
      <w:bookmarkEnd w:id="297"/>
      <w:bookmarkEnd w:id="298"/>
      <w:bookmarkEnd w:id="299"/>
      <w:bookmarkEnd w:id="300"/>
      <w:bookmarkEnd w:id="301"/>
      <w:bookmarkEnd w:id="302"/>
      <w:bookmarkEnd w:id="303"/>
      <w:bookmarkEnd w:id="304"/>
    </w:p>
    <w:p w14:paraId="56F4C1D5" w14:textId="77777777" w:rsidR="00210F18" w:rsidRDefault="00210F18" w:rsidP="00C510B8"/>
    <w:p w14:paraId="02D2BAB4" w14:textId="67979464" w:rsidR="00680346" w:rsidRDefault="006E0113" w:rsidP="006E0113">
      <w:pPr>
        <w:pStyle w:val="Heading3"/>
      </w:pPr>
      <w:bookmarkStart w:id="305" w:name="_Hlk498651982"/>
      <w:r>
        <w:t>HARQ Retransmission across BWP Switch</w:t>
      </w:r>
    </w:p>
    <w:p w14:paraId="73E783C2" w14:textId="1A5C9330" w:rsidR="00DF246E" w:rsidRDefault="00B0086C" w:rsidP="006E0113">
      <w:r>
        <w:rPr>
          <w:lang w:eastAsia="ko-KR"/>
        </w:rPr>
        <w:t>In RAN2 #99bis, it was agreed that “</w:t>
      </w:r>
      <w:r>
        <w:t xml:space="preserve">Do not flush HARQ buffers when doing BWP switching.” </w:t>
      </w:r>
      <w:r w:rsidR="000E41CA" w:rsidRPr="000E41CA">
        <w:t>As a result, it is expected that HARQ retransmission can occur across BWP switch. From physical layer perspective, to fulfill this requirement the maximum TBS used in RLBRM calculation cannot scale with the configured BWP, but must be based on some maximum supportable BWP for the UE. This allows the rate matching buffer to be consistent across BWP switches, enabling soft-combining for IR HARQ gain. This would also be consistent with the UE capabilities discussion between RAN1 and RAN2, where the capabilities such as peak rate and maximum TBS can be calculated from other reported parameters such as number of supported MIMO layers, maximum supportable bandwidth, maximum modulation order, etc.</w:t>
      </w:r>
      <w:r w:rsidR="000E41CA">
        <w:t xml:space="preserve"> Soft buffer is discussed more in detail in </w:t>
      </w:r>
      <w:r w:rsidR="000E41CA">
        <w:fldChar w:fldCharType="begin"/>
      </w:r>
      <w:r w:rsidR="000E41CA">
        <w:instrText xml:space="preserve"> REF _Ref498717516 \r \h </w:instrText>
      </w:r>
      <w:r w:rsidR="000E41CA">
        <w:fldChar w:fldCharType="separate"/>
      </w:r>
      <w:r w:rsidR="007E052D">
        <w:t>[13]</w:t>
      </w:r>
      <w:r w:rsidR="000E41CA">
        <w:fldChar w:fldCharType="end"/>
      </w:r>
      <w:r w:rsidR="000E41CA">
        <w:t>.</w:t>
      </w:r>
    </w:p>
    <w:p w14:paraId="1DA4D4DC" w14:textId="29097199" w:rsidR="00B0086C" w:rsidRDefault="00A10951" w:rsidP="006E0113">
      <w:r>
        <w:t xml:space="preserve">If HARQ retransmission is not supported across BWP switch, </w:t>
      </w:r>
      <w:r w:rsidR="00115617">
        <w:t xml:space="preserve">there could be three consequences depending on the implementation. (1) </w:t>
      </w:r>
      <w:r>
        <w:t xml:space="preserve">HARQ performance </w:t>
      </w:r>
      <w:r w:rsidR="00017EE3">
        <w:t>would be sacrificed</w:t>
      </w:r>
      <w:r w:rsidR="00115617">
        <w:t xml:space="preserve"> if </w:t>
      </w:r>
      <w:r>
        <w:t xml:space="preserve">HARQ processes </w:t>
      </w:r>
      <w:r w:rsidR="00115617">
        <w:t xml:space="preserve">are terminated </w:t>
      </w:r>
      <w:r>
        <w:t>upon a BWP switch</w:t>
      </w:r>
      <w:r w:rsidR="00115617">
        <w:t xml:space="preserve">, (2) </w:t>
      </w:r>
      <w:r w:rsidR="00017EE3">
        <w:t>W</w:t>
      </w:r>
      <w:r w:rsidR="00115617">
        <w:t>hen a BWP switch is planned</w:t>
      </w:r>
      <w:r w:rsidR="00017EE3">
        <w:t xml:space="preserve"> for</w:t>
      </w:r>
      <w:r w:rsidR="00115617">
        <w:t>, gNB holds back on starting new HARQ processes until on-going ones flush out. This would result in wasted HARQ resource. (3)</w:t>
      </w:r>
      <w:r w:rsidR="00017EE3">
        <w:t xml:space="preserve"> If gNB does not want to do either (1) or (2), it has to wait for naturally occurring opportunities </w:t>
      </w:r>
      <w:r w:rsidR="00C91450" w:rsidRPr="00C91450">
        <w:t xml:space="preserve">where all of the HARQ processes do not have any </w:t>
      </w:r>
      <w:r w:rsidR="00D4039F">
        <w:t xml:space="preserve">pending </w:t>
      </w:r>
      <w:r w:rsidR="00C91450" w:rsidRPr="00C91450">
        <w:t>retransmission</w:t>
      </w:r>
      <w:r w:rsidR="00AB5595">
        <w:t xml:space="preserve">, </w:t>
      </w:r>
      <w:r w:rsidR="00D4039F">
        <w:t xml:space="preserve">thereby </w:t>
      </w:r>
      <w:r w:rsidR="00AB5595">
        <w:t>limit</w:t>
      </w:r>
      <w:r w:rsidR="00C91450">
        <w:t>ing</w:t>
      </w:r>
      <w:r w:rsidR="00AB5595">
        <w:t xml:space="preserve"> flexibility.</w:t>
      </w:r>
    </w:p>
    <w:p w14:paraId="66BCEEF5" w14:textId="3DEF582B" w:rsidR="00B0086C" w:rsidRDefault="00AB5595" w:rsidP="00AB5595">
      <w:pPr>
        <w:pStyle w:val="Caption"/>
        <w:rPr>
          <w:lang w:val="en-GB"/>
        </w:rPr>
      </w:pPr>
      <w:bookmarkStart w:id="306" w:name="_Toc498701153"/>
      <w:bookmarkStart w:id="307" w:name="_Toc498702929"/>
      <w:bookmarkStart w:id="308" w:name="_Toc498711173"/>
      <w:bookmarkStart w:id="309" w:name="_Toc498712650"/>
      <w:bookmarkStart w:id="310" w:name="_Toc498712718"/>
      <w:bookmarkStart w:id="311" w:name="_Toc498714491"/>
      <w:bookmarkStart w:id="312" w:name="_Toc498715978"/>
      <w:bookmarkStart w:id="313" w:name="_Toc498716652"/>
      <w:bookmarkStart w:id="314" w:name="_Toc498717158"/>
      <w:bookmarkStart w:id="315" w:name="_Toc498717297"/>
      <w:bookmarkStart w:id="316" w:name="_Toc498717543"/>
      <w:bookmarkStart w:id="317" w:name="_Toc498720193"/>
      <w:r>
        <w:t xml:space="preserve">Proposal </w:t>
      </w:r>
      <w:r w:rsidR="00087462">
        <w:fldChar w:fldCharType="begin"/>
      </w:r>
      <w:r w:rsidR="00087462">
        <w:instrText xml:space="preserve"> SEQ Proposal \* ARABIC </w:instrText>
      </w:r>
      <w:r w:rsidR="00087462">
        <w:fldChar w:fldCharType="separate"/>
      </w:r>
      <w:r w:rsidR="007E052D">
        <w:rPr>
          <w:noProof/>
        </w:rPr>
        <w:t>19</w:t>
      </w:r>
      <w:r w:rsidR="00087462">
        <w:rPr>
          <w:noProof/>
        </w:rPr>
        <w:fldChar w:fldCharType="end"/>
      </w:r>
      <w:r>
        <w:t xml:space="preserve">: Support HARQ retransmission across BWP switch </w:t>
      </w:r>
      <w:r w:rsidR="00D4039F">
        <w:t xml:space="preserve">only </w:t>
      </w:r>
      <w:r>
        <w:t>for the same numerology.</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791C4117" w14:textId="77777777" w:rsidR="00AB5595" w:rsidRPr="006E0113" w:rsidRDefault="00AB5595" w:rsidP="006E0113">
      <w:pPr>
        <w:rPr>
          <w:lang w:val="en-GB"/>
        </w:rPr>
      </w:pPr>
    </w:p>
    <w:p w14:paraId="1A80272E" w14:textId="35EEF7DC" w:rsidR="00D14D0C" w:rsidRDefault="005C6502" w:rsidP="00D14D0C">
      <w:pPr>
        <w:pStyle w:val="Heading3"/>
      </w:pPr>
      <w:r>
        <w:t>BWP Adaptation Option Types</w:t>
      </w:r>
    </w:p>
    <w:p w14:paraId="085EE015" w14:textId="5AD203E8" w:rsidR="00283B67" w:rsidRDefault="00371C1D" w:rsidP="00323273">
      <w:pPr>
        <w:rPr>
          <w:lang w:val="en-GB"/>
        </w:rPr>
      </w:pPr>
      <w:r>
        <w:rPr>
          <w:lang w:val="en-GB"/>
        </w:rPr>
        <w:t>The basic aspect of BWP is already deeply intertwined with the NR physical layer specification. Therefore, basic BWP operation should be a mandatory feature in Rel-15. Basic BWP operation refers to a single pair of DL/UL BWP configuration, and does not support dynamic BWP switching based on DCI.</w:t>
      </w:r>
    </w:p>
    <w:p w14:paraId="0835E4F9" w14:textId="03CC4683" w:rsidR="00371C1D" w:rsidRDefault="00371C1D" w:rsidP="00323273">
      <w:pPr>
        <w:rPr>
          <w:lang w:val="en-GB"/>
        </w:rPr>
      </w:pPr>
      <w:r>
        <w:rPr>
          <w:lang w:val="en-GB"/>
        </w:rPr>
        <w:t>Next level of complexity for BWP operation is associated with supporting BWP adaptation by dynamic BWP switching. Also, in terms of BWP configuration, whether common search space, PRACH resource, SSB are configured within each BWP or not, greatly affects the complexity of the implementation on both the gNB and UE side. In addition, BWP-specific configuration, such as CORESET and associated PDCCH search space</w:t>
      </w:r>
      <w:r w:rsidR="00702711">
        <w:rPr>
          <w:lang w:val="en-GB"/>
        </w:rPr>
        <w:t>s</w:t>
      </w:r>
      <w:r>
        <w:rPr>
          <w:lang w:val="en-GB"/>
        </w:rPr>
        <w:t>, PUCCH resources, also has significant impact to the implementation complexity.</w:t>
      </w:r>
    </w:p>
    <w:p w14:paraId="096637F6" w14:textId="6F271E68" w:rsidR="00283B67" w:rsidRDefault="00C5334F" w:rsidP="00323273">
      <w:pPr>
        <w:rPr>
          <w:lang w:val="en-GB"/>
        </w:rPr>
      </w:pPr>
      <w:r>
        <w:rPr>
          <w:lang w:val="en-GB"/>
        </w:rPr>
        <w:t xml:space="preserve">If BWP adaption is considered a monolithic feature on its own, it would likely be designated as optional. However, it would not be in the best interest </w:t>
      </w:r>
      <w:r w:rsidR="00957E2C">
        <w:rPr>
          <w:lang w:val="en-GB"/>
        </w:rPr>
        <w:t>for the</w:t>
      </w:r>
      <w:r>
        <w:rPr>
          <w:lang w:val="en-GB"/>
        </w:rPr>
        <w:t xml:space="preserve"> 5G NR</w:t>
      </w:r>
      <w:r w:rsidR="00BF153C">
        <w:rPr>
          <w:lang w:val="en-GB"/>
        </w:rPr>
        <w:t xml:space="preserve"> ecosystem</w:t>
      </w:r>
      <w:r>
        <w:rPr>
          <w:lang w:val="en-GB"/>
        </w:rPr>
        <w:t xml:space="preserve">, as it is </w:t>
      </w:r>
      <w:r w:rsidR="00D4039F">
        <w:rPr>
          <w:lang w:val="en-GB"/>
        </w:rPr>
        <w:t xml:space="preserve">much tougher to gain traction for an </w:t>
      </w:r>
      <w:r>
        <w:rPr>
          <w:lang w:val="en-GB"/>
        </w:rPr>
        <w:t xml:space="preserve">optional feature </w:t>
      </w:r>
      <w:r w:rsidR="00D4039F">
        <w:rPr>
          <w:lang w:val="en-GB"/>
        </w:rPr>
        <w:t xml:space="preserve">to get support from the network and </w:t>
      </w:r>
      <w:r w:rsidR="007E052D">
        <w:rPr>
          <w:lang w:val="en-GB"/>
        </w:rPr>
        <w:t xml:space="preserve">infra / UE </w:t>
      </w:r>
      <w:r w:rsidR="00D4039F">
        <w:rPr>
          <w:lang w:val="en-GB"/>
        </w:rPr>
        <w:t>vendors</w:t>
      </w:r>
      <w:r>
        <w:rPr>
          <w:lang w:val="en-GB"/>
        </w:rPr>
        <w:t xml:space="preserve">. It would be a huge opportunity lost because this </w:t>
      </w:r>
      <w:r w:rsidR="007E052D">
        <w:rPr>
          <w:lang w:val="en-GB"/>
        </w:rPr>
        <w:t xml:space="preserve">could </w:t>
      </w:r>
      <w:r>
        <w:rPr>
          <w:lang w:val="en-GB"/>
        </w:rPr>
        <w:t xml:space="preserve">mean </w:t>
      </w:r>
      <w:r w:rsidR="007E052D">
        <w:rPr>
          <w:lang w:val="en-GB"/>
        </w:rPr>
        <w:t xml:space="preserve">a sizeable percentage of 5G devices or markets may </w:t>
      </w:r>
      <w:r>
        <w:rPr>
          <w:lang w:val="en-GB"/>
        </w:rPr>
        <w:t>not enjoy the power saving benefits of BWP adaptation.</w:t>
      </w:r>
    </w:p>
    <w:p w14:paraId="3A7C1885" w14:textId="66EC498A" w:rsidR="00C5334F" w:rsidRDefault="00C5334F" w:rsidP="00323273">
      <w:pPr>
        <w:rPr>
          <w:lang w:val="en-GB"/>
        </w:rPr>
      </w:pPr>
      <w:r>
        <w:rPr>
          <w:lang w:val="en-GB"/>
        </w:rPr>
        <w:t xml:space="preserve">To address this issue, we propose to further split the BWP </w:t>
      </w:r>
      <w:r w:rsidR="00BF153C">
        <w:rPr>
          <w:lang w:val="en-GB"/>
        </w:rPr>
        <w:t>adaptation feature into two tiers</w:t>
      </w:r>
      <w:r w:rsidR="00702711">
        <w:rPr>
          <w:lang w:val="en-GB"/>
        </w:rPr>
        <w:t>: Type A supports a greatly simplified configuration mainly for UE power saving objective, and Type B supports full-fledged BWP adaptation</w:t>
      </w:r>
      <w:r w:rsidR="00BF153C">
        <w:rPr>
          <w:lang w:val="en-GB"/>
        </w:rPr>
        <w:t>. It is envisioned that the two tiers are differentiated by the following sub-feature sets:</w:t>
      </w:r>
    </w:p>
    <w:p w14:paraId="00A95D38" w14:textId="1A607333" w:rsidR="00BF153C" w:rsidRPr="00BF153C" w:rsidRDefault="00A34F3C" w:rsidP="00BF153C">
      <w:pPr>
        <w:rPr>
          <w:u w:val="single"/>
          <w:lang w:val="en-GB"/>
        </w:rPr>
      </w:pPr>
      <w:r>
        <w:rPr>
          <w:u w:val="single"/>
          <w:lang w:val="en-GB"/>
        </w:rPr>
        <w:t xml:space="preserve">Type A BWP adaptation – </w:t>
      </w:r>
      <w:r w:rsidR="00BF153C" w:rsidRPr="00BF153C">
        <w:rPr>
          <w:u w:val="single"/>
          <w:lang w:val="en-GB"/>
        </w:rPr>
        <w:t>Mandatory</w:t>
      </w:r>
    </w:p>
    <w:p w14:paraId="79C99101" w14:textId="1517E907" w:rsidR="00BF153C" w:rsidRDefault="00BF153C" w:rsidP="00C5144D">
      <w:pPr>
        <w:pStyle w:val="ListParagraph"/>
        <w:numPr>
          <w:ilvl w:val="0"/>
          <w:numId w:val="11"/>
        </w:numPr>
      </w:pPr>
      <w:r w:rsidRPr="00BF153C">
        <w:t>2 DL/UL BWPs for FDD and 2 DL/UL BWP pair for TDD, BWPs have the same numerology and same CP type</w:t>
      </w:r>
    </w:p>
    <w:p w14:paraId="51536E02" w14:textId="0E0C4B70" w:rsidR="00BF153C" w:rsidRDefault="00BF153C" w:rsidP="00C5144D">
      <w:pPr>
        <w:pStyle w:val="ListParagraph"/>
        <w:numPr>
          <w:ilvl w:val="0"/>
          <w:numId w:val="11"/>
        </w:numPr>
      </w:pPr>
      <w:r>
        <w:t>The frequency range of o</w:t>
      </w:r>
      <w:r w:rsidRPr="00BF153C">
        <w:t>ne BWP is a proper subset of the other</w:t>
      </w:r>
      <w:r>
        <w:t xml:space="preserve"> (i.e. nested)</w:t>
      </w:r>
    </w:p>
    <w:p w14:paraId="08B6B6AC" w14:textId="221386D9" w:rsidR="00BF153C" w:rsidRDefault="00BF153C" w:rsidP="00C5144D">
      <w:pPr>
        <w:pStyle w:val="ListParagraph"/>
        <w:numPr>
          <w:ilvl w:val="0"/>
          <w:numId w:val="11"/>
        </w:numPr>
      </w:pPr>
      <w:r w:rsidRPr="00BF153C">
        <w:t>Sa</w:t>
      </w:r>
      <w:r w:rsidR="00A34F3C">
        <w:t>me SSB is included in both BWPs</w:t>
      </w:r>
    </w:p>
    <w:p w14:paraId="229D4968" w14:textId="7FE17BB4" w:rsidR="00BF153C" w:rsidRPr="00FE1E88" w:rsidRDefault="00BF153C" w:rsidP="00C5144D">
      <w:pPr>
        <w:pStyle w:val="ListParagraph"/>
        <w:numPr>
          <w:ilvl w:val="0"/>
          <w:numId w:val="11"/>
        </w:numPr>
      </w:pPr>
      <w:r w:rsidRPr="00FE1E88">
        <w:t>Same CORESETs that are including search spaces are included in both BWPs</w:t>
      </w:r>
      <w:r w:rsidR="00FE1E88" w:rsidRPr="00FE1E88">
        <w:t xml:space="preserve"> </w:t>
      </w:r>
    </w:p>
    <w:p w14:paraId="5102ADF2" w14:textId="53170243" w:rsidR="00BF153C" w:rsidRDefault="00BF153C" w:rsidP="00C5144D">
      <w:pPr>
        <w:pStyle w:val="ListParagraph"/>
        <w:numPr>
          <w:ilvl w:val="0"/>
          <w:numId w:val="11"/>
        </w:numPr>
      </w:pPr>
      <w:r w:rsidRPr="00BF153C">
        <w:t>BWP switching</w:t>
      </w:r>
      <w:r w:rsidR="005B005D">
        <w:t xml:space="preserve"> (based on DCI)</w:t>
      </w:r>
    </w:p>
    <w:p w14:paraId="67BDE411" w14:textId="45E42F98" w:rsidR="00BF153C" w:rsidRPr="00BF153C" w:rsidRDefault="00BF153C" w:rsidP="00C5144D">
      <w:pPr>
        <w:pStyle w:val="ListParagraph"/>
        <w:numPr>
          <w:ilvl w:val="0"/>
          <w:numId w:val="11"/>
        </w:numPr>
      </w:pPr>
      <w:r w:rsidRPr="00BF153C">
        <w:lastRenderedPageBreak/>
        <w:t>Set of K's can be different</w:t>
      </w:r>
    </w:p>
    <w:p w14:paraId="07576058" w14:textId="77777777" w:rsidR="00BF153C" w:rsidRPr="00BF153C" w:rsidRDefault="00BF153C" w:rsidP="00BF153C">
      <w:pPr>
        <w:rPr>
          <w:lang w:val="en-GB"/>
        </w:rPr>
      </w:pPr>
    </w:p>
    <w:p w14:paraId="3E17B462" w14:textId="6AA56926" w:rsidR="00BF153C" w:rsidRPr="00BF153C" w:rsidRDefault="00BF153C" w:rsidP="00BF153C">
      <w:pPr>
        <w:rPr>
          <w:u w:val="single"/>
          <w:lang w:val="en-GB"/>
        </w:rPr>
      </w:pPr>
      <w:r w:rsidRPr="00BF153C">
        <w:rPr>
          <w:u w:val="single"/>
          <w:lang w:val="en-GB"/>
        </w:rPr>
        <w:t>Type B BWP adaptation – Optional</w:t>
      </w:r>
    </w:p>
    <w:p w14:paraId="66BFCE03" w14:textId="18015D33" w:rsidR="00BF153C" w:rsidRDefault="00BF153C" w:rsidP="00C5144D">
      <w:pPr>
        <w:pStyle w:val="ListParagraph"/>
        <w:numPr>
          <w:ilvl w:val="0"/>
          <w:numId w:val="12"/>
        </w:numPr>
      </w:pPr>
      <w:r w:rsidRPr="00BF153C">
        <w:t>4 DL/UL BWPs for FDD and 4 DL/UL BWP pair for TDD</w:t>
      </w:r>
    </w:p>
    <w:p w14:paraId="076121E8" w14:textId="40330F1B" w:rsidR="00BF153C" w:rsidRDefault="00BF153C" w:rsidP="00C5144D">
      <w:pPr>
        <w:pStyle w:val="ListParagraph"/>
        <w:numPr>
          <w:ilvl w:val="0"/>
          <w:numId w:val="12"/>
        </w:numPr>
      </w:pPr>
      <w:r w:rsidRPr="00BF153C">
        <w:t>BWP switching</w:t>
      </w:r>
      <w:r w:rsidR="005B005D">
        <w:t xml:space="preserve"> (based on DCI)</w:t>
      </w:r>
    </w:p>
    <w:p w14:paraId="2F5F3061" w14:textId="09A86A5D" w:rsidR="00BF153C" w:rsidRPr="00BF153C" w:rsidRDefault="00BF153C" w:rsidP="00C5144D">
      <w:pPr>
        <w:pStyle w:val="ListParagraph"/>
        <w:numPr>
          <w:ilvl w:val="0"/>
          <w:numId w:val="12"/>
        </w:numPr>
      </w:pPr>
      <w:r w:rsidRPr="00BF153C">
        <w:t>(Anything else not covered by Type A)</w:t>
      </w:r>
    </w:p>
    <w:p w14:paraId="18A72C8A" w14:textId="5470240B" w:rsidR="00C5334F" w:rsidRDefault="00C5334F" w:rsidP="00323273">
      <w:pPr>
        <w:rPr>
          <w:lang w:val="en-GB"/>
        </w:rPr>
      </w:pPr>
    </w:p>
    <w:p w14:paraId="240E52D9" w14:textId="38D05C3D" w:rsidR="00EB12B5" w:rsidRDefault="00EB12B5" w:rsidP="00323273">
      <w:pPr>
        <w:rPr>
          <w:lang w:val="en-GB"/>
        </w:rPr>
      </w:pPr>
      <w:r>
        <w:rPr>
          <w:lang w:val="en-GB"/>
        </w:rPr>
        <w:t xml:space="preserve">Type A BWP adaptation supports two DL/UL BWPs, with the same numerology and same CP type. BWPs in the same link direction are nested in terms of the frequency range supported. The same CORESET and search spaces are configured. </w:t>
      </w:r>
      <w:r w:rsidR="00FE1E88">
        <w:rPr>
          <w:lang w:val="en-GB"/>
        </w:rPr>
        <w:t xml:space="preserve">Despite this, DCI format size need not to be the same because otherwise the padding could become excessive if the bandwidth disparity is huge between narrow and wide BWPs. </w:t>
      </w:r>
      <w:r>
        <w:rPr>
          <w:lang w:val="en-GB"/>
        </w:rPr>
        <w:t xml:space="preserve">The same SSB is included in both BWPs. These configurations greatly help simplify the implementation as well as </w:t>
      </w:r>
      <w:r w:rsidR="00587D47">
        <w:rPr>
          <w:lang w:val="en-GB"/>
        </w:rPr>
        <w:t xml:space="preserve">minimizing </w:t>
      </w:r>
      <w:r>
        <w:rPr>
          <w:lang w:val="en-GB"/>
        </w:rPr>
        <w:t>the occurrences of measurement gaps.</w:t>
      </w:r>
    </w:p>
    <w:p w14:paraId="64162DF9" w14:textId="6DE556C0" w:rsidR="00680346" w:rsidRDefault="00E430BF" w:rsidP="00323273">
      <w:pPr>
        <w:rPr>
          <w:lang w:val="en-GB"/>
        </w:rPr>
      </w:pPr>
      <w:r>
        <w:rPr>
          <w:lang w:val="en-GB"/>
        </w:rPr>
        <w:t>UE needs to monitor for RMSI and broadcast OSI wh</w:t>
      </w:r>
      <w:r w:rsidR="00732C7F">
        <w:rPr>
          <w:lang w:val="en-GB"/>
        </w:rPr>
        <w:t>ich is transmitted by the gNB within</w:t>
      </w:r>
      <w:r>
        <w:rPr>
          <w:lang w:val="en-GB"/>
        </w:rPr>
        <w:t xml:space="preserve"> the common search space (CSS) </w:t>
      </w:r>
      <w:r w:rsidR="00732C7F">
        <w:rPr>
          <w:lang w:val="en-GB"/>
        </w:rPr>
        <w:t xml:space="preserve">on </w:t>
      </w:r>
      <w:r>
        <w:rPr>
          <w:lang w:val="en-GB"/>
        </w:rPr>
        <w:t xml:space="preserve">the PCell. </w:t>
      </w:r>
      <w:r w:rsidR="003B4F75">
        <w:rPr>
          <w:lang w:val="en-GB"/>
        </w:rPr>
        <w:t xml:space="preserve">In addition, RACH response and paging control monitoring on the PCell can also be transmitted within the CSS. </w:t>
      </w:r>
      <w:r w:rsidR="001426D3">
        <w:rPr>
          <w:lang w:val="en-GB"/>
        </w:rPr>
        <w:t>In Type A BWP adaptation, the common search space presides in both DL BWPs. As a result, UE does not have to switch to a particular BWP containing CSS for above operations.</w:t>
      </w:r>
    </w:p>
    <w:p w14:paraId="3F62FE09" w14:textId="7D7C0EAF" w:rsidR="003B4F75" w:rsidRDefault="003B4F75" w:rsidP="00323273">
      <w:pPr>
        <w:rPr>
          <w:lang w:val="en-GB"/>
        </w:rPr>
      </w:pPr>
    </w:p>
    <w:p w14:paraId="1FA9ACF9" w14:textId="564A7D52" w:rsidR="00C63169" w:rsidRPr="00814E13" w:rsidRDefault="00686644" w:rsidP="00754C1A">
      <w:pPr>
        <w:pStyle w:val="Caption"/>
        <w:rPr>
          <w:b w:val="0"/>
        </w:rPr>
      </w:pPr>
      <w:bookmarkStart w:id="318" w:name="_Toc494741492"/>
      <w:bookmarkStart w:id="319" w:name="_Toc494742686"/>
      <w:bookmarkStart w:id="320" w:name="_Toc494742969"/>
      <w:bookmarkStart w:id="321" w:name="_Toc494743448"/>
      <w:bookmarkStart w:id="322" w:name="_Toc494743595"/>
      <w:bookmarkStart w:id="323" w:name="_Toc494744792"/>
      <w:bookmarkStart w:id="324" w:name="_Toc494748372"/>
      <w:bookmarkStart w:id="325" w:name="_Toc494743632"/>
      <w:bookmarkStart w:id="326" w:name="_Toc498633825"/>
      <w:bookmarkStart w:id="327" w:name="_Toc498634115"/>
      <w:bookmarkStart w:id="328" w:name="_Toc498648444"/>
      <w:bookmarkStart w:id="329" w:name="_Toc498648607"/>
      <w:bookmarkStart w:id="330" w:name="_Toc498701154"/>
      <w:bookmarkStart w:id="331" w:name="_Toc498702930"/>
      <w:bookmarkStart w:id="332" w:name="_Toc498711174"/>
      <w:bookmarkStart w:id="333" w:name="_Toc498712651"/>
      <w:bookmarkStart w:id="334" w:name="_Toc498712719"/>
      <w:bookmarkStart w:id="335" w:name="_Toc498714492"/>
      <w:bookmarkStart w:id="336" w:name="_Toc498715979"/>
      <w:bookmarkStart w:id="337" w:name="_Toc498716653"/>
      <w:bookmarkStart w:id="338" w:name="_Toc498717159"/>
      <w:bookmarkStart w:id="339" w:name="_Toc498717298"/>
      <w:bookmarkStart w:id="340" w:name="_Toc498717544"/>
      <w:bookmarkStart w:id="341" w:name="_Toc498720194"/>
      <w:r>
        <w:t xml:space="preserve">Proposal </w:t>
      </w:r>
      <w:r w:rsidR="00087462">
        <w:fldChar w:fldCharType="begin"/>
      </w:r>
      <w:r w:rsidR="00087462">
        <w:instrText xml:space="preserve"> SEQ Proposal \* ARABIC </w:instrText>
      </w:r>
      <w:r w:rsidR="00087462">
        <w:fldChar w:fldCharType="separate"/>
      </w:r>
      <w:r w:rsidR="007E052D">
        <w:rPr>
          <w:noProof/>
        </w:rPr>
        <w:t>20</w:t>
      </w:r>
      <w:r w:rsidR="00087462">
        <w:rPr>
          <w:noProof/>
        </w:rPr>
        <w:fldChar w:fldCharType="end"/>
      </w:r>
      <w:r>
        <w:t>: For Rel-15</w:t>
      </w:r>
      <w:bookmarkEnd w:id="318"/>
      <w:r>
        <w:t xml:space="preserve">, </w:t>
      </w:r>
      <w:bookmarkEnd w:id="319"/>
      <w:bookmarkEnd w:id="320"/>
      <w:bookmarkEnd w:id="321"/>
      <w:bookmarkEnd w:id="322"/>
      <w:bookmarkEnd w:id="323"/>
      <w:bookmarkEnd w:id="324"/>
      <w:bookmarkEnd w:id="325"/>
      <w:bookmarkEnd w:id="326"/>
      <w:bookmarkEnd w:id="327"/>
      <w:r w:rsidR="00754C1A">
        <w:t>support for Type A BWP adaptation is mandatory</w:t>
      </w:r>
      <w:r w:rsidR="00A34F3C">
        <w:t>; Support for Type B BWP adaptation is optional.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B224475" w14:textId="26921FAC" w:rsidR="00A04EEC" w:rsidRDefault="00A04EEC" w:rsidP="00A54974">
      <w:pPr>
        <w:spacing w:after="120"/>
      </w:pPr>
    </w:p>
    <w:p w14:paraId="7D3D1404" w14:textId="1441BE57" w:rsidR="00CA3827" w:rsidRDefault="00CA3827" w:rsidP="00CA3827">
      <w:pPr>
        <w:pStyle w:val="Heading3"/>
      </w:pPr>
      <w:r>
        <w:t>BWP-Specific RRC Parameters</w:t>
      </w:r>
    </w:p>
    <w:p w14:paraId="71B7F275" w14:textId="366C62B4" w:rsidR="00CA3827" w:rsidRDefault="00CA3827" w:rsidP="00CA3827">
      <w:pPr>
        <w:rPr>
          <w:lang w:val="en-GB"/>
        </w:rPr>
      </w:pPr>
      <w:r>
        <w:rPr>
          <w:lang w:val="en-GB"/>
        </w:rPr>
        <w:t xml:space="preserve">There has been some offline email discussion on this and </w:t>
      </w:r>
      <w:r w:rsidR="00977C4D">
        <w:rPr>
          <w:lang w:val="en-GB"/>
        </w:rPr>
        <w:t xml:space="preserve">our view is that </w:t>
      </w:r>
      <w:r>
        <w:rPr>
          <w:lang w:val="en-GB"/>
        </w:rPr>
        <w:t>although RRC parameters work should be done in RAN2, RAN1 should provide some guidance.</w:t>
      </w:r>
    </w:p>
    <w:p w14:paraId="0B5D18D7" w14:textId="7E59388D" w:rsidR="00CA3827" w:rsidRDefault="00CA3827" w:rsidP="00CA3827">
      <w:pPr>
        <w:rPr>
          <w:lang w:val="en-GB"/>
        </w:rPr>
      </w:pPr>
      <w:r>
        <w:rPr>
          <w:lang w:val="en-GB"/>
        </w:rPr>
        <w:t>Based on already made agreements, the following sub-features in the RRC parameter list should be considered to be BWP-specific, and the associated RRC parameters should be carefully reviewed to determine whether they need to be BWP-specific or not.</w:t>
      </w:r>
    </w:p>
    <w:p w14:paraId="23D89837" w14:textId="1C1C8363" w:rsidR="00CA3827" w:rsidRPr="00CA3827" w:rsidRDefault="00CA3827" w:rsidP="00CA3827">
      <w:pPr>
        <w:pStyle w:val="ListParagraph"/>
        <w:numPr>
          <w:ilvl w:val="0"/>
          <w:numId w:val="9"/>
        </w:numPr>
      </w:pPr>
      <w:r w:rsidRPr="00CA3827">
        <w:t>Bandwidth part: These are the new parameters pertaining to BWP configurations</w:t>
      </w:r>
    </w:p>
    <w:p w14:paraId="47543405" w14:textId="34371BA3" w:rsidR="00CA3827" w:rsidRPr="00CA3827" w:rsidRDefault="00CA3827" w:rsidP="00CA3827">
      <w:pPr>
        <w:pStyle w:val="ListParagraph"/>
        <w:numPr>
          <w:ilvl w:val="0"/>
          <w:numId w:val="9"/>
        </w:numPr>
      </w:pPr>
      <w:r w:rsidRPr="00CA3827">
        <w:t>CORESET: There has been an agreement that CORESET configuration is also associated with BWP configuration</w:t>
      </w:r>
    </w:p>
    <w:p w14:paraId="045C8CF2" w14:textId="333F3653" w:rsidR="00CA3827" w:rsidRPr="00CA3827" w:rsidRDefault="00CA3827" w:rsidP="00CA3827">
      <w:pPr>
        <w:pStyle w:val="ListParagraph"/>
        <w:numPr>
          <w:ilvl w:val="0"/>
          <w:numId w:val="9"/>
        </w:numPr>
      </w:pPr>
      <w:r w:rsidRPr="00CA3827">
        <w:t>DL preemption: There has been an agreement that GCSS can be configured for each BWP</w:t>
      </w:r>
    </w:p>
    <w:p w14:paraId="6D97CD51" w14:textId="5C996918" w:rsidR="00CA3827" w:rsidRPr="00CA3827" w:rsidRDefault="00CA3827" w:rsidP="00CA3827">
      <w:pPr>
        <w:pStyle w:val="ListParagraph"/>
        <w:numPr>
          <w:ilvl w:val="0"/>
          <w:numId w:val="9"/>
        </w:numPr>
      </w:pPr>
      <w:r w:rsidRPr="00CA3827">
        <w:t>PDCCH: Consequence of above (CORESET and DL preemption)</w:t>
      </w:r>
    </w:p>
    <w:p w14:paraId="73AC9F79" w14:textId="2A1325CD" w:rsidR="00CA3827" w:rsidRPr="00CA3827" w:rsidRDefault="00CA3827" w:rsidP="00CA3827">
      <w:pPr>
        <w:pStyle w:val="ListParagraph"/>
        <w:numPr>
          <w:ilvl w:val="0"/>
          <w:numId w:val="9"/>
        </w:numPr>
      </w:pPr>
      <w:r w:rsidRPr="00CA3827">
        <w:t xml:space="preserve">PUCCH: </w:t>
      </w:r>
      <w:r>
        <w:t>Per agreement.</w:t>
      </w:r>
    </w:p>
    <w:p w14:paraId="3FDB8304" w14:textId="2BB64DC2" w:rsidR="00CA3827" w:rsidRPr="00CA3827" w:rsidRDefault="00CA3827" w:rsidP="00CA3827">
      <w:pPr>
        <w:pStyle w:val="ListParagraph"/>
        <w:numPr>
          <w:ilvl w:val="0"/>
          <w:numId w:val="9"/>
        </w:numPr>
      </w:pPr>
      <w:r w:rsidRPr="00CA3827">
        <w:t>Timing</w:t>
      </w:r>
      <w:r>
        <w:t xml:space="preserve"> (k0/k1/k2)</w:t>
      </w:r>
      <w:r w:rsidRPr="00CA3827">
        <w:t>: Since this is numerology dependent, and numerology is BWP-specific. Fundamentally, timing is also dependent on CORESET and bandwidth configuration, and level of UE power saving desired.</w:t>
      </w:r>
    </w:p>
    <w:p w14:paraId="5BB5B6D8" w14:textId="14DDCFC3" w:rsidR="00CA3827" w:rsidRPr="00CA3827" w:rsidRDefault="002E31D5" w:rsidP="00CA3827">
      <w:pPr>
        <w:rPr>
          <w:lang w:val="en-GB"/>
        </w:rPr>
      </w:pPr>
      <w:r>
        <w:rPr>
          <w:lang w:val="en-GB"/>
        </w:rPr>
        <w:t xml:space="preserve">As more agreements </w:t>
      </w:r>
      <w:r w:rsidR="000A40BA">
        <w:rPr>
          <w:lang w:val="en-GB"/>
        </w:rPr>
        <w:t xml:space="preserve">are being </w:t>
      </w:r>
      <w:r>
        <w:rPr>
          <w:lang w:val="en-GB"/>
        </w:rPr>
        <w:t xml:space="preserve">made relating to BWP, above list </w:t>
      </w:r>
      <w:r w:rsidR="00DB0666">
        <w:rPr>
          <w:lang w:val="en-GB"/>
        </w:rPr>
        <w:t>should</w:t>
      </w:r>
      <w:r>
        <w:rPr>
          <w:lang w:val="en-GB"/>
        </w:rPr>
        <w:t xml:space="preserve"> be updated.</w:t>
      </w:r>
    </w:p>
    <w:p w14:paraId="16CFBAF1" w14:textId="7203D363" w:rsidR="00E4038C" w:rsidRDefault="00E4038C" w:rsidP="00C227E3">
      <w:pPr>
        <w:pStyle w:val="Heading1"/>
        <w:rPr>
          <w:lang w:eastAsia="zh-CN"/>
        </w:rPr>
      </w:pPr>
      <w:r w:rsidRPr="00C227E3">
        <w:t>Conclusions</w:t>
      </w:r>
    </w:p>
    <w:p w14:paraId="4A7CCD54" w14:textId="49FE158D" w:rsidR="00AF5673" w:rsidRDefault="003B4AAF" w:rsidP="00AF5673">
      <w:pPr>
        <w:spacing w:after="120"/>
      </w:pPr>
      <w:r>
        <w:t xml:space="preserve">We discussed some aspects of UE power saving and the connections to BWP, and some of the remaining issues on BWP. </w:t>
      </w:r>
      <w:r w:rsidR="007B645F">
        <w:t>The following observation and proposals have been made:</w:t>
      </w:r>
    </w:p>
    <w:p w14:paraId="7BC88633" w14:textId="77777777" w:rsidR="007E052D" w:rsidRDefault="008C0027">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"Observation" </w:instrText>
      </w:r>
      <w:r>
        <w:fldChar w:fldCharType="separate"/>
      </w:r>
      <w:r w:rsidR="007E052D">
        <w:rPr>
          <w:noProof/>
        </w:rPr>
        <w:t xml:space="preserve">Observation 1: </w:t>
      </w:r>
      <w:r w:rsidR="007E052D" w:rsidRPr="00FB6840">
        <w:rPr>
          <w:noProof/>
          <w:lang w:val="en-GB"/>
        </w:rPr>
        <w:t>Larger PDCCH monitoring occasion periodicity reduces power consumption due to reduced duty cycle.</w:t>
      </w:r>
    </w:p>
    <w:p w14:paraId="56D1537A"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 xml:space="preserve">Observation 2: k0 is the slot delay from DL scheduling DCI to start of PDSCH. </w:t>
      </w:r>
      <w:r w:rsidRPr="00FB6840">
        <w:rPr>
          <w:noProof/>
          <w:lang w:val="en-GB"/>
        </w:rPr>
        <w:t>k2 is the slot delay from UL scheduling DCI to the transmission of PUSCH. From the perspective of achieving low power PDCCH monitoring with highly optimized mode or hardware, and ramping up performance and power consumption only when a grant is decoded, k0 and k2 share similar properties.</w:t>
      </w:r>
    </w:p>
    <w:p w14:paraId="377C6063"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lastRenderedPageBreak/>
        <w:t xml:space="preserve">Observation 3: </w:t>
      </w:r>
      <w:r w:rsidRPr="00FB6840">
        <w:rPr>
          <w:noProof/>
          <w:lang w:val="en-GB"/>
        </w:rPr>
        <w:t>Sufficiently large k0 value allows UE modem to monitor for PDCCH with highly optimized mode or hardware, and potentially operate at fraction of the power level compared to the k0=0 case. The same can be said for k2.</w:t>
      </w:r>
    </w:p>
    <w:p w14:paraId="398A937A"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 xml:space="preserve">Observation 4: </w:t>
      </w:r>
      <w:r>
        <w:rPr>
          <w:noProof/>
          <w:lang w:eastAsia="zh-CN"/>
        </w:rPr>
        <w:t>UL BWP fallback for UE-initiated CBRA may introduce a retuning gap, but corresponding performance loss can be ignored since UE is not expecting data for such scenario (uplink synchronization is lost or UE does not have any PUCCH resources available for SR)</w:t>
      </w:r>
    </w:p>
    <w:p w14:paraId="20B9EF8D" w14:textId="0B5CB87B" w:rsidR="00004DBC" w:rsidRDefault="008C0027" w:rsidP="00814E13">
      <w:pPr>
        <w:pStyle w:val="TableofFigures"/>
        <w:tabs>
          <w:tab w:val="right" w:leader="dot" w:pos="9628"/>
        </w:tabs>
      </w:pPr>
      <w:r>
        <w:fldChar w:fldCharType="end"/>
      </w:r>
    </w:p>
    <w:p w14:paraId="2ABF75D2" w14:textId="77777777" w:rsidR="007E052D" w:rsidRDefault="003B4AAF">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"Proposal" </w:instrText>
      </w:r>
      <w:r>
        <w:fldChar w:fldCharType="separate"/>
      </w:r>
      <w:r w:rsidR="007E052D">
        <w:rPr>
          <w:noProof/>
        </w:rPr>
        <w:t>Proposal 1: Values within the range from zero up to the maximum PDCCH monitoring occasion periodicity (in unit of slots) can be further down-selected for semi-static configuration of k0 and k2.</w:t>
      </w:r>
    </w:p>
    <w:p w14:paraId="0E17D0A9"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 xml:space="preserve">Proposal 2: </w:t>
      </w:r>
      <w:r w:rsidRPr="00A04FD8">
        <w:rPr>
          <w:noProof/>
          <w:lang w:val="en-GB"/>
        </w:rPr>
        <w:t>Semi-static configuration of k0 and k2 should be BWP-specific, and it can be configured as part of BWP configuration.</w:t>
      </w:r>
    </w:p>
    <w:p w14:paraId="42AC8EEE"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3:</w:t>
      </w:r>
      <w:r>
        <w:rPr>
          <w:noProof/>
          <w:lang w:eastAsia="zh-CN"/>
        </w:rPr>
        <w:t xml:space="preserve"> Network can configure a special UL BWP with PRACH resource, together with the corresponding common search space in a DL BWP, for UE in connected mode to fallback and perform CBRA when PRACH resources are not configured in current active UL BWP.</w:t>
      </w:r>
    </w:p>
    <w:p w14:paraId="70F40864"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4:</w:t>
      </w:r>
      <w:r>
        <w:rPr>
          <w:noProof/>
          <w:lang w:eastAsia="zh-CN"/>
        </w:rPr>
        <w:t xml:space="preserve"> If UE does not have configured the special UL BWP, it uses the initial active BWP to perform CBRA in both idle and connected mode unless instructed by network otherwise.</w:t>
      </w:r>
    </w:p>
    <w:p w14:paraId="5CF2CC8D"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 xml:space="preserve">Proposal 5: </w:t>
      </w:r>
      <w:r>
        <w:rPr>
          <w:noProof/>
          <w:lang w:eastAsia="zh-CN"/>
        </w:rPr>
        <w:t>During handover, a UL BWP with PRACH resource and corresponding DL BWP with common search space for RACH response of target cell are signalled in HO command so that UE can perform CFRA or CBRA on them.</w:t>
      </w:r>
    </w:p>
    <w:p w14:paraId="699E3089"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6: A UE can only perform CSI measurement within its active DL BWP</w:t>
      </w:r>
    </w:p>
    <w:p w14:paraId="74B8E683"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7: For TDD, SRS transmission is restricted to only the frequency range of the currently active DL BWP in the UL direction.</w:t>
      </w:r>
    </w:p>
    <w:p w14:paraId="74701B42"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8: For Rel-15, for unpaired spectrum and if SRS feature is enabled, do not support the BWP pair configuration where the UL BWP frequency range is a subset of that of the DL BWP.</w:t>
      </w:r>
    </w:p>
    <w:p w14:paraId="0BD2B3EF"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9: A single UL scheduling DCI can switch at least the DL BWP as well as request A-CSI measurement on the new DL BWP, and allocate PUSCH resource for CSF, for both unpaired spectrum and paired spectrum</w:t>
      </w:r>
    </w:p>
    <w:p w14:paraId="2D4D7C2A"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10: In the UL scheduling DCI, whether the BWP ID applies to the UL BWP or the DL BWP is implicitly conditioned on the A-CSI request field.</w:t>
      </w:r>
    </w:p>
    <w:p w14:paraId="10A134C6"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11: Support DL scheduling DCI with “zero” assignment (i.e. without scheduling downlink transmission) for active DL or DL/UL BWP switching. UE is expected to send positive HARQ-ACK for zero-size PDSCH transmission.</w:t>
      </w:r>
    </w:p>
    <w:p w14:paraId="1372376C"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12: For paired spectrum, DL scheduling DCI with “zero” assignment can have some unused field repurposed for at least the UL BWP ID field to support UL BWP switching.</w:t>
      </w:r>
    </w:p>
    <w:p w14:paraId="1FC4D326"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13: BWP switching latency should be reported to the network as UE capability. FFS whether further breakdown is needed.</w:t>
      </w:r>
    </w:p>
    <w:p w14:paraId="5CE51306"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14: Some restriction is needed on BWP switching taking into account the stages of the timeline to avoid complicated conflict scenarios.</w:t>
      </w:r>
    </w:p>
    <w:p w14:paraId="5B17AC30"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 xml:space="preserve">Proposal 15. For BWP timer operation, add </w:t>
      </w:r>
      <w:r w:rsidRPr="00A04FD8">
        <w:rPr>
          <w:noProof/>
          <w:lang w:val="en-GB"/>
        </w:rPr>
        <w:t>“successful decoding of a DCI to schedule PUSCH(s)” as an additional timer restart condition for the unpaired spectrum case.</w:t>
      </w:r>
    </w:p>
    <w:p w14:paraId="36359391"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16: BWP timer is terminated when UE goes into DRX state. In the next C-DRX cycle, it should carry no history and follow the BWP timer starting conditions.</w:t>
      </w:r>
    </w:p>
    <w:p w14:paraId="406AEB41"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17: For UE configured with C-DRX, when it comes out of DRX state, ON duration should start with the default BWP being the active BWP for serving cells.</w:t>
      </w:r>
    </w:p>
    <w:p w14:paraId="60D004B0"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18: For paired spectrum, define default UL BWP as the UL BWP sharing the same BWP index as the default DL BWP.</w:t>
      </w:r>
    </w:p>
    <w:p w14:paraId="2750B93E"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19: Support HARQ retransmission across BWP switch only for the same numerology.</w:t>
      </w:r>
    </w:p>
    <w:p w14:paraId="5EDF492D" w14:textId="77777777" w:rsidR="007E052D" w:rsidRDefault="007E052D">
      <w:pPr>
        <w:pStyle w:val="TableofFigures"/>
        <w:tabs>
          <w:tab w:val="right" w:leader="dot" w:pos="9628"/>
        </w:tabs>
        <w:rPr>
          <w:rFonts w:asciiTheme="minorHAnsi" w:eastAsiaTheme="minorEastAsia" w:hAnsiTheme="minorHAnsi" w:cstheme="minorBidi"/>
          <w:noProof/>
          <w:sz w:val="22"/>
          <w:szCs w:val="22"/>
        </w:rPr>
      </w:pPr>
      <w:r>
        <w:rPr>
          <w:noProof/>
        </w:rPr>
        <w:t>Proposal 20: For Rel-15, support for Type A BWP adaptation is mandatory; Support for Type B BWP adaptation is optional.</w:t>
      </w:r>
    </w:p>
    <w:p w14:paraId="47C405A4" w14:textId="7762387C" w:rsidR="00FA5DCB" w:rsidRDefault="003B4AAF" w:rsidP="00814E13">
      <w:pPr>
        <w:pStyle w:val="TableofFigures"/>
        <w:tabs>
          <w:tab w:val="right" w:leader="dot" w:pos="9628"/>
        </w:tabs>
      </w:pPr>
      <w:r>
        <w:fldChar w:fldCharType="end"/>
      </w:r>
    </w:p>
    <w:p w14:paraId="730A85A5" w14:textId="5E40348E" w:rsidR="00C1473E" w:rsidRDefault="00BA6230" w:rsidP="00395DB2">
      <w:pPr>
        <w:pStyle w:val="Heading1"/>
      </w:pPr>
      <w:r>
        <w:lastRenderedPageBreak/>
        <w:t>References</w:t>
      </w:r>
    </w:p>
    <w:p w14:paraId="49A38D61" w14:textId="52D46134" w:rsidR="00A83F6F" w:rsidRDefault="00A83F6F"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42" w:name="_Ref489663415"/>
      <w:bookmarkStart w:id="343" w:name="_Ref489663439"/>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42"/>
    </w:p>
    <w:p w14:paraId="1CA51DB0" w14:textId="77777777" w:rsidR="00D64D11" w:rsidRDefault="00D64D11" w:rsidP="00C5144D">
      <w:pPr>
        <w:numPr>
          <w:ilvl w:val="0"/>
          <w:numId w:val="4"/>
        </w:numPr>
        <w:spacing w:before="100" w:beforeAutospacing="1" w:after="100" w:afterAutospacing="1"/>
        <w:rPr>
          <w:szCs w:val="22"/>
        </w:rPr>
      </w:pPr>
      <w:bookmarkStart w:id="344" w:name="_Ref485406800"/>
      <w:bookmarkStart w:id="345" w:name="_Ref485345769"/>
      <w:r w:rsidRPr="00C6709F">
        <w:rPr>
          <w:szCs w:val="22"/>
        </w:rPr>
        <w:t>R1-1609556</w:t>
      </w:r>
      <w:r>
        <w:rPr>
          <w:szCs w:val="22"/>
        </w:rPr>
        <w:t>, “</w:t>
      </w:r>
      <w:r w:rsidRPr="00C6709F">
        <w:rPr>
          <w:szCs w:val="22"/>
        </w:rPr>
        <w:t>Cross-slot scheduling in NR</w:t>
      </w:r>
      <w:r>
        <w:rPr>
          <w:szCs w:val="22"/>
        </w:rPr>
        <w:t>”, RAN1#86bis, Mediatek</w:t>
      </w:r>
      <w:bookmarkEnd w:id="344"/>
    </w:p>
    <w:p w14:paraId="38A1F630" w14:textId="22FAF8C6" w:rsidR="00D64D11" w:rsidRDefault="00D64D11" w:rsidP="00C5144D">
      <w:pPr>
        <w:numPr>
          <w:ilvl w:val="0"/>
          <w:numId w:val="4"/>
        </w:numPr>
        <w:spacing w:before="100" w:beforeAutospacing="1" w:after="100" w:afterAutospacing="1"/>
        <w:rPr>
          <w:szCs w:val="22"/>
        </w:rPr>
      </w:pPr>
      <w:bookmarkStart w:id="346" w:name="_Ref485406843"/>
      <w:r>
        <w:rPr>
          <w:szCs w:val="22"/>
        </w:rPr>
        <w:t>R1-1609557, “On Techniques for Enhanced UE Power Efficiency”, RAN1#86bis, Mediatek</w:t>
      </w:r>
      <w:bookmarkEnd w:id="345"/>
      <w:bookmarkEnd w:id="346"/>
    </w:p>
    <w:p w14:paraId="11269827" w14:textId="3D77E42B" w:rsidR="00643DD1" w:rsidRPr="00010DBF" w:rsidRDefault="00643DD1" w:rsidP="00C5144D">
      <w:pPr>
        <w:numPr>
          <w:ilvl w:val="0"/>
          <w:numId w:val="4"/>
        </w:numPr>
        <w:spacing w:before="100" w:beforeAutospacing="1" w:after="100" w:afterAutospacing="1"/>
        <w:rPr>
          <w:szCs w:val="22"/>
        </w:rPr>
      </w:pPr>
      <w:bookmarkStart w:id="347" w:name="_Ref489663509"/>
      <w:r>
        <w:t>R1-1704179, “Reply LS on UE RF Bandwidth Adaptation in NR”</w:t>
      </w:r>
      <w:bookmarkEnd w:id="347"/>
    </w:p>
    <w:p w14:paraId="538E029E" w14:textId="3F3404A9" w:rsidR="007429CA" w:rsidRPr="006A444A"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r>
        <w:t>Chairman’s Notes</w:t>
      </w:r>
      <w:r>
        <w:tab/>
        <w:t>3GPP TSG RAN WG1 #86bis</w:t>
      </w:r>
      <w:bookmarkEnd w:id="343"/>
    </w:p>
    <w:p w14:paraId="2865A60B" w14:textId="302448BA" w:rsidR="006A444A" w:rsidRPr="002B15CF" w:rsidRDefault="006A444A"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48" w:name="_Ref494545744"/>
      <w:r w:rsidRPr="009D0841">
        <w:rPr>
          <w:szCs w:val="22"/>
        </w:rPr>
        <w:t>Chairman’s Notes</w:t>
      </w:r>
      <w:r>
        <w:tab/>
        <w:t xml:space="preserve">3GPP TSG RAN WG1 </w:t>
      </w:r>
      <w:r w:rsidRPr="00A3327A">
        <w:t>NR Ad-Hoc</w:t>
      </w:r>
      <w:r>
        <w:t xml:space="preserve"> #2, 2017</w:t>
      </w:r>
      <w:bookmarkEnd w:id="348"/>
    </w:p>
    <w:p w14:paraId="6DD34B82" w14:textId="222E4DF5" w:rsidR="007429CA" w:rsidRPr="00010DBF"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49" w:name="_Ref494300927"/>
      <w:r>
        <w:rPr>
          <w:szCs w:val="22"/>
        </w:rPr>
        <w:t>Chairman’s Notes</w:t>
      </w:r>
      <w:r>
        <w:tab/>
        <w:t>3GPP TSG RAN WG1 #90</w:t>
      </w:r>
      <w:bookmarkEnd w:id="349"/>
    </w:p>
    <w:p w14:paraId="657170E4" w14:textId="467C54E9" w:rsidR="00BA4C70" w:rsidRPr="00521E45" w:rsidRDefault="00BA4C70"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0" w:name="_Ref494705652"/>
      <w:r>
        <w:t>User Plane Meeting Minutes, 3GPP TSG RAN WG2 #99</w:t>
      </w:r>
      <w:bookmarkEnd w:id="350"/>
    </w:p>
    <w:p w14:paraId="3AB3C838" w14:textId="554FB303" w:rsidR="007429CA" w:rsidRPr="00A31AD2"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1" w:name="_Ref494300936"/>
      <w:bookmarkStart w:id="352" w:name="_Ref494542387"/>
      <w:r w:rsidRPr="009D0841">
        <w:rPr>
          <w:szCs w:val="22"/>
        </w:rPr>
        <w:t>Chairman’s Notes</w:t>
      </w:r>
      <w:r>
        <w:tab/>
        <w:t xml:space="preserve">3GPP TSG RAN WG1 </w:t>
      </w:r>
      <w:r w:rsidRPr="00A3327A">
        <w:t>NR Ad-Hoc</w:t>
      </w:r>
      <w:r>
        <w:t xml:space="preserve"> #3</w:t>
      </w:r>
      <w:bookmarkEnd w:id="351"/>
      <w:r>
        <w:t>, 2017</w:t>
      </w:r>
      <w:bookmarkEnd w:id="352"/>
    </w:p>
    <w:p w14:paraId="6D9367EF" w14:textId="6D900E4F" w:rsidR="00A31AD2" w:rsidRPr="00023A58" w:rsidRDefault="00A31AD2"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3" w:name="_Ref498634129"/>
      <w:r>
        <w:rPr>
          <w:szCs w:val="22"/>
        </w:rPr>
        <w:t>Chairman’s Notes</w:t>
      </w:r>
      <w:r>
        <w:tab/>
        <w:t>3GPP TSG RAN WG1 #90bis</w:t>
      </w:r>
      <w:bookmarkEnd w:id="353"/>
    </w:p>
    <w:p w14:paraId="4A81D693" w14:textId="0163FEE3" w:rsidR="00023A58" w:rsidRPr="001161A0" w:rsidRDefault="00023A58" w:rsidP="00023A58">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4" w:name="_Ref498712720"/>
      <w:r w:rsidRPr="00023A58">
        <w:rPr>
          <w:szCs w:val="22"/>
        </w:rPr>
        <w:t>R2-1713885</w:t>
      </w:r>
      <w:r>
        <w:rPr>
          <w:szCs w:val="22"/>
        </w:rPr>
        <w:t>, “</w:t>
      </w:r>
      <w:r w:rsidRPr="00023A58">
        <w:rPr>
          <w:szCs w:val="22"/>
        </w:rPr>
        <w:t>Remaining control plane issues of BWP</w:t>
      </w:r>
      <w:r>
        <w:rPr>
          <w:szCs w:val="22"/>
        </w:rPr>
        <w:t>”, RAN2#100, Qualcomm</w:t>
      </w:r>
      <w:bookmarkEnd w:id="354"/>
    </w:p>
    <w:p w14:paraId="35790FFA" w14:textId="54F092C9" w:rsidR="001161A0" w:rsidRDefault="001161A0" w:rsidP="001161A0">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5" w:name="_Ref498711148"/>
      <w:r w:rsidRPr="001161A0">
        <w:rPr>
          <w:szCs w:val="22"/>
        </w:rPr>
        <w:t>R2-1713806</w:t>
      </w:r>
      <w:r>
        <w:rPr>
          <w:szCs w:val="22"/>
        </w:rPr>
        <w:t xml:space="preserve">, </w:t>
      </w:r>
      <w:r w:rsidR="009E3E93">
        <w:rPr>
          <w:szCs w:val="22"/>
        </w:rPr>
        <w:t>“</w:t>
      </w:r>
      <w:r w:rsidRPr="001161A0">
        <w:rPr>
          <w:szCs w:val="22"/>
        </w:rPr>
        <w:t>BWPs for random access in connected mode</w:t>
      </w:r>
      <w:r w:rsidR="009E3E93">
        <w:rPr>
          <w:szCs w:val="22"/>
        </w:rPr>
        <w:t>”, RAN2#100, Qualcomm</w:t>
      </w:r>
      <w:bookmarkEnd w:id="355"/>
    </w:p>
    <w:p w14:paraId="2C3C148B" w14:textId="05BB3ECD" w:rsidR="000E41CA" w:rsidRPr="006E0113" w:rsidRDefault="000E41CA" w:rsidP="000E41CA">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6" w:name="_Ref498717516"/>
      <w:r w:rsidRPr="000E41CA">
        <w:rPr>
          <w:szCs w:val="22"/>
        </w:rPr>
        <w:t>R1-1720691</w:t>
      </w:r>
      <w:r>
        <w:rPr>
          <w:szCs w:val="22"/>
        </w:rPr>
        <w:t>, “Soft buffer management”, RAN1#91, Qualcomm</w:t>
      </w:r>
      <w:bookmarkEnd w:id="356"/>
    </w:p>
    <w:p w14:paraId="3A3F5909" w14:textId="0023BA92" w:rsidR="001661E2" w:rsidRPr="0047143A" w:rsidRDefault="001661E2" w:rsidP="000E41CA">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7" w:name="_Ref494577838"/>
      <w:r>
        <w:t>R1-</w:t>
      </w:r>
      <w:r w:rsidR="000E41CA" w:rsidRPr="000E41CA">
        <w:t>1720694</w:t>
      </w:r>
      <w:r>
        <w:t>, “Open Issues on CA”, RAN1#9</w:t>
      </w:r>
      <w:r w:rsidR="000E41CA">
        <w:t>1</w:t>
      </w:r>
      <w:r>
        <w:t>, Qualcomm</w:t>
      </w:r>
      <w:bookmarkEnd w:id="357"/>
    </w:p>
    <w:p w14:paraId="13FAAD42" w14:textId="5887B595" w:rsidR="00BA6230" w:rsidRPr="00395DB2" w:rsidRDefault="007429CA" w:rsidP="002B15CF">
      <w:r w:rsidRPr="002B15CF" w:rsidDel="007429CA">
        <w:t xml:space="preserve"> </w:t>
      </w:r>
    </w:p>
    <w:sectPr w:rsidR="00BA6230" w:rsidRPr="00395DB2" w:rsidSect="008331BB">
      <w:headerReference w:type="even" r:id="rId25"/>
      <w:footerReference w:type="even" r:id="rId26"/>
      <w:footerReference w:type="default" r:id="rId27"/>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358C1" w14:textId="77777777" w:rsidR="00087462" w:rsidRDefault="00087462">
      <w:r>
        <w:separator/>
      </w:r>
    </w:p>
  </w:endnote>
  <w:endnote w:type="continuationSeparator" w:id="0">
    <w:p w14:paraId="0217B86F" w14:textId="77777777" w:rsidR="00087462" w:rsidRDefault="00087462">
      <w:r>
        <w:continuationSeparator/>
      </w:r>
    </w:p>
  </w:endnote>
  <w:endnote w:type="continuationNotice" w:id="1">
    <w:p w14:paraId="40A94EF9" w14:textId="77777777" w:rsidR="00087462" w:rsidRDefault="0008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D67BF" w:rsidRDefault="004D67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D67BF" w:rsidRDefault="004D67B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D06B878" w:rsidR="004D67BF" w:rsidRDefault="004D67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34CBE">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4CBE">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A1A39" w14:textId="77777777" w:rsidR="00087462" w:rsidRDefault="00087462">
      <w:r>
        <w:separator/>
      </w:r>
    </w:p>
  </w:footnote>
  <w:footnote w:type="continuationSeparator" w:id="0">
    <w:p w14:paraId="0C40FFAC" w14:textId="77777777" w:rsidR="00087462" w:rsidRDefault="00087462">
      <w:r>
        <w:continuationSeparator/>
      </w:r>
    </w:p>
  </w:footnote>
  <w:footnote w:type="continuationNotice" w:id="1">
    <w:p w14:paraId="0A391D5F" w14:textId="77777777" w:rsidR="00087462" w:rsidRDefault="00087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D67BF" w:rsidRDefault="004D67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E1DBD"/>
    <w:multiLevelType w:val="hybridMultilevel"/>
    <w:tmpl w:val="28A2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802EFD"/>
    <w:multiLevelType w:val="hybridMultilevel"/>
    <w:tmpl w:val="203889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C53299"/>
    <w:multiLevelType w:val="hybridMultilevel"/>
    <w:tmpl w:val="CCFEC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C0CAA"/>
    <w:multiLevelType w:val="hybridMultilevel"/>
    <w:tmpl w:val="05FC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004001"/>
    <w:multiLevelType w:val="hybridMultilevel"/>
    <w:tmpl w:val="3D3CB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7F531B"/>
    <w:multiLevelType w:val="hybridMultilevel"/>
    <w:tmpl w:val="CF28E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2D1A79"/>
    <w:multiLevelType w:val="hybridMultilevel"/>
    <w:tmpl w:val="A658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DF5B5A"/>
    <w:multiLevelType w:val="hybridMultilevel"/>
    <w:tmpl w:val="7BB44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401F96"/>
    <w:multiLevelType w:val="hybridMultilevel"/>
    <w:tmpl w:val="0D42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4D354B"/>
    <w:multiLevelType w:val="hybridMultilevel"/>
    <w:tmpl w:val="EEF28418"/>
    <w:lvl w:ilvl="0" w:tplc="67386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936694"/>
    <w:multiLevelType w:val="hybridMultilevel"/>
    <w:tmpl w:val="0D8A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558E1"/>
    <w:multiLevelType w:val="hybridMultilevel"/>
    <w:tmpl w:val="FFCC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40CAC"/>
    <w:multiLevelType w:val="hybridMultilevel"/>
    <w:tmpl w:val="8B70E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C8C4E5C"/>
    <w:multiLevelType w:val="hybridMultilevel"/>
    <w:tmpl w:val="3EBAB24E"/>
    <w:lvl w:ilvl="0" w:tplc="AF861DF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1"/>
  </w:num>
  <w:num w:numId="4">
    <w:abstractNumId w:val="0"/>
  </w:num>
  <w:num w:numId="5">
    <w:abstractNumId w:val="21"/>
  </w:num>
  <w:num w:numId="6">
    <w:abstractNumId w:val="10"/>
  </w:num>
  <w:num w:numId="7">
    <w:abstractNumId w:val="1"/>
  </w:num>
  <w:num w:numId="8">
    <w:abstractNumId w:val="7"/>
  </w:num>
  <w:num w:numId="9">
    <w:abstractNumId w:val="14"/>
  </w:num>
  <w:num w:numId="10">
    <w:abstractNumId w:val="8"/>
  </w:num>
  <w:num w:numId="11">
    <w:abstractNumId w:val="16"/>
  </w:num>
  <w:num w:numId="12">
    <w:abstractNumId w:val="5"/>
  </w:num>
  <w:num w:numId="13">
    <w:abstractNumId w:val="4"/>
  </w:num>
  <w:num w:numId="14">
    <w:abstractNumId w:val="15"/>
  </w:num>
  <w:num w:numId="15">
    <w:abstractNumId w:val="20"/>
  </w:num>
  <w:num w:numId="16">
    <w:abstractNumId w:val="12"/>
  </w:num>
  <w:num w:numId="17">
    <w:abstractNumId w:val="17"/>
  </w:num>
  <w:num w:numId="18">
    <w:abstractNumId w:val="13"/>
  </w:num>
  <w:num w:numId="19">
    <w:abstractNumId w:val="22"/>
  </w:num>
  <w:num w:numId="20">
    <w:abstractNumId w:val="3"/>
  </w:num>
  <w:num w:numId="21">
    <w:abstractNumId w:val="9"/>
  </w:num>
  <w:num w:numId="22">
    <w:abstractNumId w:val="18"/>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B0E"/>
    <w:rsid w:val="00003EF4"/>
    <w:rsid w:val="0000403F"/>
    <w:rsid w:val="00004885"/>
    <w:rsid w:val="000049E1"/>
    <w:rsid w:val="00004D8C"/>
    <w:rsid w:val="00004DBC"/>
    <w:rsid w:val="00004DCB"/>
    <w:rsid w:val="000051F0"/>
    <w:rsid w:val="0000545A"/>
    <w:rsid w:val="0000553B"/>
    <w:rsid w:val="000055B3"/>
    <w:rsid w:val="00005D97"/>
    <w:rsid w:val="000063BC"/>
    <w:rsid w:val="00006780"/>
    <w:rsid w:val="00006C7A"/>
    <w:rsid w:val="000070F5"/>
    <w:rsid w:val="00007495"/>
    <w:rsid w:val="0000792C"/>
    <w:rsid w:val="00007B4B"/>
    <w:rsid w:val="00007D32"/>
    <w:rsid w:val="000101EF"/>
    <w:rsid w:val="00010DBF"/>
    <w:rsid w:val="00010E97"/>
    <w:rsid w:val="00010FD1"/>
    <w:rsid w:val="0001117C"/>
    <w:rsid w:val="000124D1"/>
    <w:rsid w:val="00012B38"/>
    <w:rsid w:val="00012D57"/>
    <w:rsid w:val="0001321B"/>
    <w:rsid w:val="0001369A"/>
    <w:rsid w:val="000137BA"/>
    <w:rsid w:val="00013B63"/>
    <w:rsid w:val="00013F64"/>
    <w:rsid w:val="000141F0"/>
    <w:rsid w:val="00014E0E"/>
    <w:rsid w:val="00015814"/>
    <w:rsid w:val="00015BCB"/>
    <w:rsid w:val="00015CED"/>
    <w:rsid w:val="000162B2"/>
    <w:rsid w:val="0001645D"/>
    <w:rsid w:val="000164BB"/>
    <w:rsid w:val="000166FB"/>
    <w:rsid w:val="000167A6"/>
    <w:rsid w:val="00016DCE"/>
    <w:rsid w:val="00017309"/>
    <w:rsid w:val="00017EE3"/>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A58"/>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CB"/>
    <w:rsid w:val="000300FE"/>
    <w:rsid w:val="00030619"/>
    <w:rsid w:val="000307C6"/>
    <w:rsid w:val="00030F74"/>
    <w:rsid w:val="00030F85"/>
    <w:rsid w:val="000312B4"/>
    <w:rsid w:val="0003134F"/>
    <w:rsid w:val="000317B2"/>
    <w:rsid w:val="00031DBF"/>
    <w:rsid w:val="00031EDD"/>
    <w:rsid w:val="000321DC"/>
    <w:rsid w:val="000325EF"/>
    <w:rsid w:val="0003280C"/>
    <w:rsid w:val="00032A0C"/>
    <w:rsid w:val="00033EB8"/>
    <w:rsid w:val="00034882"/>
    <w:rsid w:val="000349B7"/>
    <w:rsid w:val="0003540B"/>
    <w:rsid w:val="00035574"/>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266"/>
    <w:rsid w:val="00043407"/>
    <w:rsid w:val="00043703"/>
    <w:rsid w:val="00044225"/>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A40"/>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08A"/>
    <w:rsid w:val="00085239"/>
    <w:rsid w:val="000855A3"/>
    <w:rsid w:val="00085A9C"/>
    <w:rsid w:val="00085F08"/>
    <w:rsid w:val="00086210"/>
    <w:rsid w:val="000862BA"/>
    <w:rsid w:val="000862F6"/>
    <w:rsid w:val="00086B50"/>
    <w:rsid w:val="00086C4D"/>
    <w:rsid w:val="00087462"/>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A6A"/>
    <w:rsid w:val="0009709B"/>
    <w:rsid w:val="000970D0"/>
    <w:rsid w:val="0009720E"/>
    <w:rsid w:val="00097297"/>
    <w:rsid w:val="000979F0"/>
    <w:rsid w:val="00097AE8"/>
    <w:rsid w:val="000A02DC"/>
    <w:rsid w:val="000A09A2"/>
    <w:rsid w:val="000A0CA1"/>
    <w:rsid w:val="000A0E99"/>
    <w:rsid w:val="000A153E"/>
    <w:rsid w:val="000A1AD3"/>
    <w:rsid w:val="000A1D49"/>
    <w:rsid w:val="000A23E5"/>
    <w:rsid w:val="000A26E4"/>
    <w:rsid w:val="000A2D70"/>
    <w:rsid w:val="000A31F7"/>
    <w:rsid w:val="000A3ACB"/>
    <w:rsid w:val="000A3C82"/>
    <w:rsid w:val="000A40BA"/>
    <w:rsid w:val="000A49DE"/>
    <w:rsid w:val="000A4B74"/>
    <w:rsid w:val="000A4FEA"/>
    <w:rsid w:val="000A52F5"/>
    <w:rsid w:val="000A54DF"/>
    <w:rsid w:val="000A61CB"/>
    <w:rsid w:val="000A6252"/>
    <w:rsid w:val="000A64D8"/>
    <w:rsid w:val="000A6723"/>
    <w:rsid w:val="000A678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56B"/>
    <w:rsid w:val="000B32D4"/>
    <w:rsid w:val="000B3838"/>
    <w:rsid w:val="000B38DA"/>
    <w:rsid w:val="000B3F37"/>
    <w:rsid w:val="000B4788"/>
    <w:rsid w:val="000B49D7"/>
    <w:rsid w:val="000B546F"/>
    <w:rsid w:val="000B5E13"/>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357"/>
    <w:rsid w:val="000C393F"/>
    <w:rsid w:val="000C4065"/>
    <w:rsid w:val="000C4137"/>
    <w:rsid w:val="000C4493"/>
    <w:rsid w:val="000C4538"/>
    <w:rsid w:val="000C4C76"/>
    <w:rsid w:val="000C5759"/>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1D3F"/>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BC0"/>
    <w:rsid w:val="000D5E4D"/>
    <w:rsid w:val="000D6E27"/>
    <w:rsid w:val="000D6E96"/>
    <w:rsid w:val="000D7268"/>
    <w:rsid w:val="000D7783"/>
    <w:rsid w:val="000E011D"/>
    <w:rsid w:val="000E03CF"/>
    <w:rsid w:val="000E0D89"/>
    <w:rsid w:val="000E1003"/>
    <w:rsid w:val="000E14B9"/>
    <w:rsid w:val="000E182B"/>
    <w:rsid w:val="000E1E8E"/>
    <w:rsid w:val="000E22A7"/>
    <w:rsid w:val="000E2787"/>
    <w:rsid w:val="000E279B"/>
    <w:rsid w:val="000E2D36"/>
    <w:rsid w:val="000E3075"/>
    <w:rsid w:val="000E331F"/>
    <w:rsid w:val="000E3358"/>
    <w:rsid w:val="000E38ED"/>
    <w:rsid w:val="000E3F84"/>
    <w:rsid w:val="000E40C3"/>
    <w:rsid w:val="000E41CA"/>
    <w:rsid w:val="000E4C9B"/>
    <w:rsid w:val="000E4D01"/>
    <w:rsid w:val="000E502E"/>
    <w:rsid w:val="000E5830"/>
    <w:rsid w:val="000E5C46"/>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A99"/>
    <w:rsid w:val="000F4C0A"/>
    <w:rsid w:val="000F4CAF"/>
    <w:rsid w:val="000F4D2F"/>
    <w:rsid w:val="000F4F44"/>
    <w:rsid w:val="000F53CB"/>
    <w:rsid w:val="000F6799"/>
    <w:rsid w:val="000F6881"/>
    <w:rsid w:val="000F6C32"/>
    <w:rsid w:val="000F6CB0"/>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2F06"/>
    <w:rsid w:val="001134DA"/>
    <w:rsid w:val="0011372B"/>
    <w:rsid w:val="00113D8F"/>
    <w:rsid w:val="001140FA"/>
    <w:rsid w:val="001141CF"/>
    <w:rsid w:val="00114379"/>
    <w:rsid w:val="001146A3"/>
    <w:rsid w:val="001146C6"/>
    <w:rsid w:val="001147B8"/>
    <w:rsid w:val="00114949"/>
    <w:rsid w:val="00114A78"/>
    <w:rsid w:val="00114E61"/>
    <w:rsid w:val="00114EA7"/>
    <w:rsid w:val="0011536C"/>
    <w:rsid w:val="00115617"/>
    <w:rsid w:val="00115716"/>
    <w:rsid w:val="0011584C"/>
    <w:rsid w:val="001158D5"/>
    <w:rsid w:val="0011602A"/>
    <w:rsid w:val="001161A0"/>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D"/>
    <w:rsid w:val="0012636F"/>
    <w:rsid w:val="001268D1"/>
    <w:rsid w:val="001274AC"/>
    <w:rsid w:val="001275E6"/>
    <w:rsid w:val="00127DE2"/>
    <w:rsid w:val="00127F28"/>
    <w:rsid w:val="0013016D"/>
    <w:rsid w:val="00130714"/>
    <w:rsid w:val="00130953"/>
    <w:rsid w:val="00130BBD"/>
    <w:rsid w:val="00131591"/>
    <w:rsid w:val="00131683"/>
    <w:rsid w:val="0013177A"/>
    <w:rsid w:val="00131A50"/>
    <w:rsid w:val="00131AC6"/>
    <w:rsid w:val="001321CE"/>
    <w:rsid w:val="001322B0"/>
    <w:rsid w:val="00132671"/>
    <w:rsid w:val="00132767"/>
    <w:rsid w:val="00132917"/>
    <w:rsid w:val="00132E89"/>
    <w:rsid w:val="0013327F"/>
    <w:rsid w:val="0013334C"/>
    <w:rsid w:val="00133EBD"/>
    <w:rsid w:val="00134953"/>
    <w:rsid w:val="00135015"/>
    <w:rsid w:val="00135095"/>
    <w:rsid w:val="00135517"/>
    <w:rsid w:val="0013573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6D3"/>
    <w:rsid w:val="00142E42"/>
    <w:rsid w:val="00142F73"/>
    <w:rsid w:val="00142FBC"/>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DE7"/>
    <w:rsid w:val="00154F0D"/>
    <w:rsid w:val="00155178"/>
    <w:rsid w:val="0015554F"/>
    <w:rsid w:val="00155D53"/>
    <w:rsid w:val="0015622B"/>
    <w:rsid w:val="00156260"/>
    <w:rsid w:val="00156284"/>
    <w:rsid w:val="0015638B"/>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A74"/>
    <w:rsid w:val="00165137"/>
    <w:rsid w:val="001652DD"/>
    <w:rsid w:val="00165A42"/>
    <w:rsid w:val="00165D2D"/>
    <w:rsid w:val="00165D9A"/>
    <w:rsid w:val="001661E2"/>
    <w:rsid w:val="0016634F"/>
    <w:rsid w:val="001665D2"/>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711"/>
    <w:rsid w:val="001738A5"/>
    <w:rsid w:val="00173A00"/>
    <w:rsid w:val="00173D38"/>
    <w:rsid w:val="001742A6"/>
    <w:rsid w:val="00174913"/>
    <w:rsid w:val="00174DDB"/>
    <w:rsid w:val="00175009"/>
    <w:rsid w:val="001752EC"/>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40"/>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935"/>
    <w:rsid w:val="00196B90"/>
    <w:rsid w:val="00196DE8"/>
    <w:rsid w:val="00196FF4"/>
    <w:rsid w:val="0019734F"/>
    <w:rsid w:val="001A0303"/>
    <w:rsid w:val="001A0313"/>
    <w:rsid w:val="001A0676"/>
    <w:rsid w:val="001A067A"/>
    <w:rsid w:val="001A06C8"/>
    <w:rsid w:val="001A12AD"/>
    <w:rsid w:val="001A1337"/>
    <w:rsid w:val="001A1750"/>
    <w:rsid w:val="001A1798"/>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5DBA"/>
    <w:rsid w:val="001B70CF"/>
    <w:rsid w:val="001B748B"/>
    <w:rsid w:val="001B768B"/>
    <w:rsid w:val="001B7905"/>
    <w:rsid w:val="001C0085"/>
    <w:rsid w:val="001C063F"/>
    <w:rsid w:val="001C0874"/>
    <w:rsid w:val="001C0883"/>
    <w:rsid w:val="001C0FF5"/>
    <w:rsid w:val="001C12A0"/>
    <w:rsid w:val="001C16A9"/>
    <w:rsid w:val="001C18B5"/>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0F0"/>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4FE7"/>
    <w:rsid w:val="001F53A2"/>
    <w:rsid w:val="001F5C95"/>
    <w:rsid w:val="001F5C9E"/>
    <w:rsid w:val="001F5E73"/>
    <w:rsid w:val="001F5ED8"/>
    <w:rsid w:val="001F5F10"/>
    <w:rsid w:val="001F644E"/>
    <w:rsid w:val="001F6889"/>
    <w:rsid w:val="001F6E45"/>
    <w:rsid w:val="001F7317"/>
    <w:rsid w:val="001F798D"/>
    <w:rsid w:val="001F7DD6"/>
    <w:rsid w:val="002000F2"/>
    <w:rsid w:val="002000FC"/>
    <w:rsid w:val="0020085F"/>
    <w:rsid w:val="0020087C"/>
    <w:rsid w:val="00200920"/>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23B"/>
    <w:rsid w:val="002047DE"/>
    <w:rsid w:val="00204981"/>
    <w:rsid w:val="00204A5A"/>
    <w:rsid w:val="00204C12"/>
    <w:rsid w:val="00205543"/>
    <w:rsid w:val="00205635"/>
    <w:rsid w:val="002059A3"/>
    <w:rsid w:val="00205A84"/>
    <w:rsid w:val="00205AB2"/>
    <w:rsid w:val="00205CB2"/>
    <w:rsid w:val="00205D98"/>
    <w:rsid w:val="0020610B"/>
    <w:rsid w:val="002063A7"/>
    <w:rsid w:val="0020671A"/>
    <w:rsid w:val="0020674D"/>
    <w:rsid w:val="00206BF6"/>
    <w:rsid w:val="00206E5A"/>
    <w:rsid w:val="00207613"/>
    <w:rsid w:val="00207847"/>
    <w:rsid w:val="00207A74"/>
    <w:rsid w:val="00207AF9"/>
    <w:rsid w:val="00207BB9"/>
    <w:rsid w:val="00207C55"/>
    <w:rsid w:val="00207EB6"/>
    <w:rsid w:val="00210174"/>
    <w:rsid w:val="0021065B"/>
    <w:rsid w:val="002109D5"/>
    <w:rsid w:val="00210A2E"/>
    <w:rsid w:val="00210B05"/>
    <w:rsid w:val="00210C84"/>
    <w:rsid w:val="00210C91"/>
    <w:rsid w:val="00210F18"/>
    <w:rsid w:val="00210F42"/>
    <w:rsid w:val="00211042"/>
    <w:rsid w:val="00211345"/>
    <w:rsid w:val="002114FA"/>
    <w:rsid w:val="00211D31"/>
    <w:rsid w:val="00211DD9"/>
    <w:rsid w:val="002123E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9C8"/>
    <w:rsid w:val="00234B73"/>
    <w:rsid w:val="00234CBE"/>
    <w:rsid w:val="00234D8C"/>
    <w:rsid w:val="002352E8"/>
    <w:rsid w:val="00235581"/>
    <w:rsid w:val="00235698"/>
    <w:rsid w:val="00236F71"/>
    <w:rsid w:val="00237143"/>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4B06"/>
    <w:rsid w:val="00245115"/>
    <w:rsid w:val="0024514D"/>
    <w:rsid w:val="00245167"/>
    <w:rsid w:val="0024520E"/>
    <w:rsid w:val="0024530E"/>
    <w:rsid w:val="00245492"/>
    <w:rsid w:val="00245A41"/>
    <w:rsid w:val="00245B70"/>
    <w:rsid w:val="00245D7D"/>
    <w:rsid w:val="00245E39"/>
    <w:rsid w:val="00245E49"/>
    <w:rsid w:val="00245FBA"/>
    <w:rsid w:val="00245FDB"/>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D5"/>
    <w:rsid w:val="0025429A"/>
    <w:rsid w:val="0025655A"/>
    <w:rsid w:val="00256A6D"/>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DD5"/>
    <w:rsid w:val="002825CE"/>
    <w:rsid w:val="0028272A"/>
    <w:rsid w:val="00283165"/>
    <w:rsid w:val="002832E7"/>
    <w:rsid w:val="00283B6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7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15"/>
    <w:rsid w:val="002B10F9"/>
    <w:rsid w:val="002B12C7"/>
    <w:rsid w:val="002B15CF"/>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0FF"/>
    <w:rsid w:val="002B61F1"/>
    <w:rsid w:val="002B64FE"/>
    <w:rsid w:val="002B694E"/>
    <w:rsid w:val="002B6D31"/>
    <w:rsid w:val="002B70A2"/>
    <w:rsid w:val="002B7D56"/>
    <w:rsid w:val="002C04C2"/>
    <w:rsid w:val="002C0818"/>
    <w:rsid w:val="002C0D11"/>
    <w:rsid w:val="002C15DA"/>
    <w:rsid w:val="002C1B17"/>
    <w:rsid w:val="002C1D21"/>
    <w:rsid w:val="002C203A"/>
    <w:rsid w:val="002C2AE9"/>
    <w:rsid w:val="002C2B29"/>
    <w:rsid w:val="002C2E8A"/>
    <w:rsid w:val="002C2FCD"/>
    <w:rsid w:val="002C3AE4"/>
    <w:rsid w:val="002C3E89"/>
    <w:rsid w:val="002C42AA"/>
    <w:rsid w:val="002C4AF6"/>
    <w:rsid w:val="002C5533"/>
    <w:rsid w:val="002C5620"/>
    <w:rsid w:val="002C587C"/>
    <w:rsid w:val="002C5A6B"/>
    <w:rsid w:val="002C61E0"/>
    <w:rsid w:val="002C640C"/>
    <w:rsid w:val="002C6D3C"/>
    <w:rsid w:val="002C7114"/>
    <w:rsid w:val="002C74E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D78EF"/>
    <w:rsid w:val="002E0E5E"/>
    <w:rsid w:val="002E0E94"/>
    <w:rsid w:val="002E15A5"/>
    <w:rsid w:val="002E16BC"/>
    <w:rsid w:val="002E1E06"/>
    <w:rsid w:val="002E25D2"/>
    <w:rsid w:val="002E2738"/>
    <w:rsid w:val="002E2923"/>
    <w:rsid w:val="002E2A76"/>
    <w:rsid w:val="002E306D"/>
    <w:rsid w:val="002E31D5"/>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D03"/>
    <w:rsid w:val="002F22C3"/>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C2"/>
    <w:rsid w:val="00314CBB"/>
    <w:rsid w:val="0031599D"/>
    <w:rsid w:val="00315DEC"/>
    <w:rsid w:val="00316064"/>
    <w:rsid w:val="00316C58"/>
    <w:rsid w:val="00316EAE"/>
    <w:rsid w:val="00317050"/>
    <w:rsid w:val="00317625"/>
    <w:rsid w:val="0031767A"/>
    <w:rsid w:val="00317731"/>
    <w:rsid w:val="00317BC5"/>
    <w:rsid w:val="00317C5E"/>
    <w:rsid w:val="0032013F"/>
    <w:rsid w:val="0032018E"/>
    <w:rsid w:val="00320310"/>
    <w:rsid w:val="00320B1B"/>
    <w:rsid w:val="00320B31"/>
    <w:rsid w:val="00320F1B"/>
    <w:rsid w:val="0032151E"/>
    <w:rsid w:val="0032172E"/>
    <w:rsid w:val="003217FD"/>
    <w:rsid w:val="00321822"/>
    <w:rsid w:val="00321B02"/>
    <w:rsid w:val="00322BC3"/>
    <w:rsid w:val="00322C2B"/>
    <w:rsid w:val="00322E3B"/>
    <w:rsid w:val="00323273"/>
    <w:rsid w:val="003232E3"/>
    <w:rsid w:val="00323FAD"/>
    <w:rsid w:val="00324089"/>
    <w:rsid w:val="00324701"/>
    <w:rsid w:val="0032489D"/>
    <w:rsid w:val="003249F8"/>
    <w:rsid w:val="0032556B"/>
    <w:rsid w:val="0032651E"/>
    <w:rsid w:val="003267A6"/>
    <w:rsid w:val="00326965"/>
    <w:rsid w:val="003271E3"/>
    <w:rsid w:val="003272D0"/>
    <w:rsid w:val="003273DE"/>
    <w:rsid w:val="003278C7"/>
    <w:rsid w:val="0032793B"/>
    <w:rsid w:val="00327AEA"/>
    <w:rsid w:val="00327D99"/>
    <w:rsid w:val="00327FA5"/>
    <w:rsid w:val="00327FBE"/>
    <w:rsid w:val="003308C4"/>
    <w:rsid w:val="00330C30"/>
    <w:rsid w:val="00330DE8"/>
    <w:rsid w:val="00332123"/>
    <w:rsid w:val="003321C3"/>
    <w:rsid w:val="00332962"/>
    <w:rsid w:val="00333D8E"/>
    <w:rsid w:val="003346F8"/>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5AE6"/>
    <w:rsid w:val="0034745C"/>
    <w:rsid w:val="003474CD"/>
    <w:rsid w:val="0034774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59C"/>
    <w:rsid w:val="003617B5"/>
    <w:rsid w:val="0036185C"/>
    <w:rsid w:val="00361B1A"/>
    <w:rsid w:val="00361C43"/>
    <w:rsid w:val="0036227D"/>
    <w:rsid w:val="0036262C"/>
    <w:rsid w:val="00362C5A"/>
    <w:rsid w:val="003635B6"/>
    <w:rsid w:val="0036362F"/>
    <w:rsid w:val="00363FC9"/>
    <w:rsid w:val="00365023"/>
    <w:rsid w:val="00365644"/>
    <w:rsid w:val="0036590C"/>
    <w:rsid w:val="003665C5"/>
    <w:rsid w:val="00366B3A"/>
    <w:rsid w:val="00370285"/>
    <w:rsid w:val="003704EE"/>
    <w:rsid w:val="00370880"/>
    <w:rsid w:val="00370EFD"/>
    <w:rsid w:val="00371137"/>
    <w:rsid w:val="003711C5"/>
    <w:rsid w:val="003713B4"/>
    <w:rsid w:val="00371965"/>
    <w:rsid w:val="003719F5"/>
    <w:rsid w:val="00371C1D"/>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8040A"/>
    <w:rsid w:val="00380520"/>
    <w:rsid w:val="00380543"/>
    <w:rsid w:val="00380602"/>
    <w:rsid w:val="00380892"/>
    <w:rsid w:val="00380BBD"/>
    <w:rsid w:val="00380FF5"/>
    <w:rsid w:val="0038158E"/>
    <w:rsid w:val="003821E7"/>
    <w:rsid w:val="0038269E"/>
    <w:rsid w:val="00382903"/>
    <w:rsid w:val="003839B6"/>
    <w:rsid w:val="00383D4B"/>
    <w:rsid w:val="00383DDB"/>
    <w:rsid w:val="003842A8"/>
    <w:rsid w:val="003846C9"/>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14"/>
    <w:rsid w:val="00390449"/>
    <w:rsid w:val="003904B1"/>
    <w:rsid w:val="003907D2"/>
    <w:rsid w:val="00390C56"/>
    <w:rsid w:val="0039122C"/>
    <w:rsid w:val="0039124D"/>
    <w:rsid w:val="00391354"/>
    <w:rsid w:val="00391A92"/>
    <w:rsid w:val="00391C99"/>
    <w:rsid w:val="003926BE"/>
    <w:rsid w:val="003929BE"/>
    <w:rsid w:val="003929D3"/>
    <w:rsid w:val="00392A1F"/>
    <w:rsid w:val="00392DB8"/>
    <w:rsid w:val="00392FA0"/>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BD6"/>
    <w:rsid w:val="003A2D39"/>
    <w:rsid w:val="003A2FE7"/>
    <w:rsid w:val="003A349E"/>
    <w:rsid w:val="003A38AC"/>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AAF"/>
    <w:rsid w:val="003B4B90"/>
    <w:rsid w:val="003B4D9B"/>
    <w:rsid w:val="003B4E9C"/>
    <w:rsid w:val="003B4F75"/>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B1C"/>
    <w:rsid w:val="003C4F25"/>
    <w:rsid w:val="003C64CD"/>
    <w:rsid w:val="003C6580"/>
    <w:rsid w:val="003C6CCB"/>
    <w:rsid w:val="003C6DA9"/>
    <w:rsid w:val="003C7855"/>
    <w:rsid w:val="003C7AE8"/>
    <w:rsid w:val="003D0240"/>
    <w:rsid w:val="003D06A7"/>
    <w:rsid w:val="003D0868"/>
    <w:rsid w:val="003D09DA"/>
    <w:rsid w:val="003D0D75"/>
    <w:rsid w:val="003D1CD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3CF"/>
    <w:rsid w:val="003D740C"/>
    <w:rsid w:val="003D79E8"/>
    <w:rsid w:val="003D7F46"/>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884"/>
    <w:rsid w:val="003E4CDB"/>
    <w:rsid w:val="003E5DD3"/>
    <w:rsid w:val="003E6289"/>
    <w:rsid w:val="003E6592"/>
    <w:rsid w:val="003E679D"/>
    <w:rsid w:val="003E6A3C"/>
    <w:rsid w:val="003E700A"/>
    <w:rsid w:val="003E7313"/>
    <w:rsid w:val="003E73BC"/>
    <w:rsid w:val="003E76BB"/>
    <w:rsid w:val="003E7706"/>
    <w:rsid w:val="003E7C5E"/>
    <w:rsid w:val="003F0077"/>
    <w:rsid w:val="003F0656"/>
    <w:rsid w:val="003F066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1230"/>
    <w:rsid w:val="00411472"/>
    <w:rsid w:val="00411558"/>
    <w:rsid w:val="004116C3"/>
    <w:rsid w:val="004118C9"/>
    <w:rsid w:val="00412263"/>
    <w:rsid w:val="0041249C"/>
    <w:rsid w:val="00412697"/>
    <w:rsid w:val="00412735"/>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9D0"/>
    <w:rsid w:val="00424CE4"/>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589"/>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0F5"/>
    <w:rsid w:val="004572BA"/>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52A"/>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5F5"/>
    <w:rsid w:val="004636FA"/>
    <w:rsid w:val="0046400B"/>
    <w:rsid w:val="004641A0"/>
    <w:rsid w:val="0046434B"/>
    <w:rsid w:val="00464A82"/>
    <w:rsid w:val="00464EE0"/>
    <w:rsid w:val="00465158"/>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7F"/>
    <w:rsid w:val="00492C2F"/>
    <w:rsid w:val="0049349F"/>
    <w:rsid w:val="004935A4"/>
    <w:rsid w:val="004938AA"/>
    <w:rsid w:val="00493D08"/>
    <w:rsid w:val="00494329"/>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794"/>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21F"/>
    <w:rsid w:val="004B3C3F"/>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BF"/>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DF0"/>
    <w:rsid w:val="004E6EAC"/>
    <w:rsid w:val="004E6F18"/>
    <w:rsid w:val="004E76A5"/>
    <w:rsid w:val="004E7B1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9A"/>
    <w:rsid w:val="004F3DD1"/>
    <w:rsid w:val="004F4E53"/>
    <w:rsid w:val="004F547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D6D"/>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670"/>
    <w:rsid w:val="00504BF5"/>
    <w:rsid w:val="00504C4B"/>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3E6"/>
    <w:rsid w:val="00510444"/>
    <w:rsid w:val="00510626"/>
    <w:rsid w:val="00510CE2"/>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933"/>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228D"/>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483"/>
    <w:rsid w:val="00551593"/>
    <w:rsid w:val="00551E52"/>
    <w:rsid w:val="00552038"/>
    <w:rsid w:val="0055228D"/>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15D"/>
    <w:rsid w:val="005753CA"/>
    <w:rsid w:val="005753DB"/>
    <w:rsid w:val="005756BD"/>
    <w:rsid w:val="00575E09"/>
    <w:rsid w:val="005760C5"/>
    <w:rsid w:val="005766EA"/>
    <w:rsid w:val="00576903"/>
    <w:rsid w:val="00576A37"/>
    <w:rsid w:val="00577368"/>
    <w:rsid w:val="005773FF"/>
    <w:rsid w:val="00577540"/>
    <w:rsid w:val="005777AC"/>
    <w:rsid w:val="00577E83"/>
    <w:rsid w:val="00577EB4"/>
    <w:rsid w:val="00580F52"/>
    <w:rsid w:val="00581081"/>
    <w:rsid w:val="005815D2"/>
    <w:rsid w:val="005818D4"/>
    <w:rsid w:val="005819D7"/>
    <w:rsid w:val="00581AB8"/>
    <w:rsid w:val="00581C6E"/>
    <w:rsid w:val="00581F40"/>
    <w:rsid w:val="005829CC"/>
    <w:rsid w:val="00582E3D"/>
    <w:rsid w:val="00583147"/>
    <w:rsid w:val="005836D0"/>
    <w:rsid w:val="00583DEF"/>
    <w:rsid w:val="00583E78"/>
    <w:rsid w:val="00584028"/>
    <w:rsid w:val="00584496"/>
    <w:rsid w:val="005852AA"/>
    <w:rsid w:val="00585867"/>
    <w:rsid w:val="00585A55"/>
    <w:rsid w:val="00585C3A"/>
    <w:rsid w:val="00586013"/>
    <w:rsid w:val="0058628A"/>
    <w:rsid w:val="00586B34"/>
    <w:rsid w:val="00587117"/>
    <w:rsid w:val="0058759B"/>
    <w:rsid w:val="0058764D"/>
    <w:rsid w:val="00587D47"/>
    <w:rsid w:val="005909AD"/>
    <w:rsid w:val="00590BF6"/>
    <w:rsid w:val="00591B9C"/>
    <w:rsid w:val="00591C29"/>
    <w:rsid w:val="00592160"/>
    <w:rsid w:val="005923C9"/>
    <w:rsid w:val="0059284F"/>
    <w:rsid w:val="00592E68"/>
    <w:rsid w:val="0059323A"/>
    <w:rsid w:val="00593447"/>
    <w:rsid w:val="00594131"/>
    <w:rsid w:val="005943C6"/>
    <w:rsid w:val="005946E2"/>
    <w:rsid w:val="0059476C"/>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05D"/>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502"/>
    <w:rsid w:val="005C6B26"/>
    <w:rsid w:val="005C772B"/>
    <w:rsid w:val="005C7A54"/>
    <w:rsid w:val="005C7CAD"/>
    <w:rsid w:val="005C7CF2"/>
    <w:rsid w:val="005C7EF8"/>
    <w:rsid w:val="005D01D7"/>
    <w:rsid w:val="005D02FA"/>
    <w:rsid w:val="005D047B"/>
    <w:rsid w:val="005D0790"/>
    <w:rsid w:val="005D0D3E"/>
    <w:rsid w:val="005D17BF"/>
    <w:rsid w:val="005D17F9"/>
    <w:rsid w:val="005D18B1"/>
    <w:rsid w:val="005D20FC"/>
    <w:rsid w:val="005D24A2"/>
    <w:rsid w:val="005D25D7"/>
    <w:rsid w:val="005D2A49"/>
    <w:rsid w:val="005D2B1D"/>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AF9"/>
    <w:rsid w:val="005D6B30"/>
    <w:rsid w:val="005D6E1C"/>
    <w:rsid w:val="005D7458"/>
    <w:rsid w:val="005D7539"/>
    <w:rsid w:val="005D76F4"/>
    <w:rsid w:val="005D7E04"/>
    <w:rsid w:val="005E0082"/>
    <w:rsid w:val="005E06E1"/>
    <w:rsid w:val="005E0899"/>
    <w:rsid w:val="005E1393"/>
    <w:rsid w:val="005E1411"/>
    <w:rsid w:val="005E18CE"/>
    <w:rsid w:val="005E2213"/>
    <w:rsid w:val="005E3035"/>
    <w:rsid w:val="005E35FD"/>
    <w:rsid w:val="005E383F"/>
    <w:rsid w:val="005E3B77"/>
    <w:rsid w:val="005E3F5F"/>
    <w:rsid w:val="005E48F7"/>
    <w:rsid w:val="005E4CCB"/>
    <w:rsid w:val="005E4FBF"/>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AC8"/>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DCC"/>
    <w:rsid w:val="00623427"/>
    <w:rsid w:val="00623AEB"/>
    <w:rsid w:val="00623E4E"/>
    <w:rsid w:val="00624C2C"/>
    <w:rsid w:val="00624C6E"/>
    <w:rsid w:val="00624FB3"/>
    <w:rsid w:val="00624FF1"/>
    <w:rsid w:val="0062587D"/>
    <w:rsid w:val="00625B24"/>
    <w:rsid w:val="0062602F"/>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943"/>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0D5"/>
    <w:rsid w:val="00643769"/>
    <w:rsid w:val="006437D5"/>
    <w:rsid w:val="00643891"/>
    <w:rsid w:val="00643DCD"/>
    <w:rsid w:val="00643DD1"/>
    <w:rsid w:val="00644200"/>
    <w:rsid w:val="0064428B"/>
    <w:rsid w:val="006443C6"/>
    <w:rsid w:val="00644511"/>
    <w:rsid w:val="0064486C"/>
    <w:rsid w:val="00644E60"/>
    <w:rsid w:val="00645190"/>
    <w:rsid w:val="00645ACC"/>
    <w:rsid w:val="0064615B"/>
    <w:rsid w:val="006466B5"/>
    <w:rsid w:val="006477A7"/>
    <w:rsid w:val="00647BB6"/>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346"/>
    <w:rsid w:val="0068079C"/>
    <w:rsid w:val="00680A97"/>
    <w:rsid w:val="00680F30"/>
    <w:rsid w:val="00680F81"/>
    <w:rsid w:val="0068102D"/>
    <w:rsid w:val="00681254"/>
    <w:rsid w:val="00681307"/>
    <w:rsid w:val="00681F4E"/>
    <w:rsid w:val="006820C0"/>
    <w:rsid w:val="0068226B"/>
    <w:rsid w:val="00682E47"/>
    <w:rsid w:val="00682ED3"/>
    <w:rsid w:val="006839BA"/>
    <w:rsid w:val="00683D7F"/>
    <w:rsid w:val="00683E9E"/>
    <w:rsid w:val="00684258"/>
    <w:rsid w:val="006845C9"/>
    <w:rsid w:val="006853FF"/>
    <w:rsid w:val="00685725"/>
    <w:rsid w:val="00685834"/>
    <w:rsid w:val="00685D3B"/>
    <w:rsid w:val="00685DB7"/>
    <w:rsid w:val="0068623E"/>
    <w:rsid w:val="00686366"/>
    <w:rsid w:val="0068653A"/>
    <w:rsid w:val="00686644"/>
    <w:rsid w:val="00686A14"/>
    <w:rsid w:val="00686FAD"/>
    <w:rsid w:val="0068721F"/>
    <w:rsid w:val="006878B2"/>
    <w:rsid w:val="00687A10"/>
    <w:rsid w:val="00690D12"/>
    <w:rsid w:val="00690F0E"/>
    <w:rsid w:val="006919C5"/>
    <w:rsid w:val="00692200"/>
    <w:rsid w:val="00692799"/>
    <w:rsid w:val="006927F0"/>
    <w:rsid w:val="00692A0D"/>
    <w:rsid w:val="00692BDC"/>
    <w:rsid w:val="00693077"/>
    <w:rsid w:val="00693295"/>
    <w:rsid w:val="00693529"/>
    <w:rsid w:val="006935E1"/>
    <w:rsid w:val="00693872"/>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44A"/>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0FC1"/>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1A"/>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13"/>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C05"/>
    <w:rsid w:val="006E7E49"/>
    <w:rsid w:val="006E7F71"/>
    <w:rsid w:val="006F0209"/>
    <w:rsid w:val="006F05C2"/>
    <w:rsid w:val="006F090B"/>
    <w:rsid w:val="006F0C12"/>
    <w:rsid w:val="006F0DB2"/>
    <w:rsid w:val="006F0E38"/>
    <w:rsid w:val="006F0EB1"/>
    <w:rsid w:val="006F13B3"/>
    <w:rsid w:val="006F1D86"/>
    <w:rsid w:val="006F1E30"/>
    <w:rsid w:val="006F20A6"/>
    <w:rsid w:val="006F20A7"/>
    <w:rsid w:val="006F291E"/>
    <w:rsid w:val="006F3052"/>
    <w:rsid w:val="006F314D"/>
    <w:rsid w:val="006F3B01"/>
    <w:rsid w:val="006F3C66"/>
    <w:rsid w:val="006F4189"/>
    <w:rsid w:val="006F42A4"/>
    <w:rsid w:val="006F468E"/>
    <w:rsid w:val="006F52C0"/>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22D3"/>
    <w:rsid w:val="00702711"/>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1E68"/>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2C7F"/>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9CA"/>
    <w:rsid w:val="00742A51"/>
    <w:rsid w:val="00743468"/>
    <w:rsid w:val="007435B1"/>
    <w:rsid w:val="007436B1"/>
    <w:rsid w:val="007436D5"/>
    <w:rsid w:val="00743867"/>
    <w:rsid w:val="00744055"/>
    <w:rsid w:val="0074443A"/>
    <w:rsid w:val="0074462D"/>
    <w:rsid w:val="0074475B"/>
    <w:rsid w:val="00744E4F"/>
    <w:rsid w:val="00744E5D"/>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1FD1"/>
    <w:rsid w:val="00752497"/>
    <w:rsid w:val="007524E2"/>
    <w:rsid w:val="00752FE7"/>
    <w:rsid w:val="00753F01"/>
    <w:rsid w:val="0075412E"/>
    <w:rsid w:val="007545E6"/>
    <w:rsid w:val="00754747"/>
    <w:rsid w:val="00754C1A"/>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C4C"/>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A37"/>
    <w:rsid w:val="00782D8A"/>
    <w:rsid w:val="007833C3"/>
    <w:rsid w:val="007837BE"/>
    <w:rsid w:val="0078380D"/>
    <w:rsid w:val="00784112"/>
    <w:rsid w:val="007842FE"/>
    <w:rsid w:val="0078440C"/>
    <w:rsid w:val="00784702"/>
    <w:rsid w:val="00784C31"/>
    <w:rsid w:val="00784EA1"/>
    <w:rsid w:val="00784ECF"/>
    <w:rsid w:val="00784FC7"/>
    <w:rsid w:val="007859E1"/>
    <w:rsid w:val="00785AF5"/>
    <w:rsid w:val="0078618F"/>
    <w:rsid w:val="007861D1"/>
    <w:rsid w:val="00786272"/>
    <w:rsid w:val="007864B2"/>
    <w:rsid w:val="007864F6"/>
    <w:rsid w:val="00786620"/>
    <w:rsid w:val="0078681A"/>
    <w:rsid w:val="007868B7"/>
    <w:rsid w:val="00786BC0"/>
    <w:rsid w:val="00786E22"/>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319"/>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2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D50"/>
    <w:rsid w:val="007B7D58"/>
    <w:rsid w:val="007B7E59"/>
    <w:rsid w:val="007C0880"/>
    <w:rsid w:val="007C0AE5"/>
    <w:rsid w:val="007C0BD2"/>
    <w:rsid w:val="007C0F3A"/>
    <w:rsid w:val="007C0FA1"/>
    <w:rsid w:val="007C1065"/>
    <w:rsid w:val="007C14BD"/>
    <w:rsid w:val="007C1537"/>
    <w:rsid w:val="007C198E"/>
    <w:rsid w:val="007C1B94"/>
    <w:rsid w:val="007C22E6"/>
    <w:rsid w:val="007C24DB"/>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2B"/>
    <w:rsid w:val="007D1B7C"/>
    <w:rsid w:val="007D214A"/>
    <w:rsid w:val="007D357E"/>
    <w:rsid w:val="007D3889"/>
    <w:rsid w:val="007D39D7"/>
    <w:rsid w:val="007D478D"/>
    <w:rsid w:val="007D4838"/>
    <w:rsid w:val="007D4940"/>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2D"/>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FEA"/>
    <w:rsid w:val="007F54CD"/>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4ECF"/>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D2B"/>
    <w:rsid w:val="00814E13"/>
    <w:rsid w:val="008151F0"/>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58C"/>
    <w:rsid w:val="008216E2"/>
    <w:rsid w:val="0082172C"/>
    <w:rsid w:val="00821773"/>
    <w:rsid w:val="008219C7"/>
    <w:rsid w:val="00821A22"/>
    <w:rsid w:val="00821DC0"/>
    <w:rsid w:val="00822131"/>
    <w:rsid w:val="008232FF"/>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2D0"/>
    <w:rsid w:val="0083179C"/>
    <w:rsid w:val="00832142"/>
    <w:rsid w:val="00832C18"/>
    <w:rsid w:val="00832CAF"/>
    <w:rsid w:val="0083311A"/>
    <w:rsid w:val="008331BB"/>
    <w:rsid w:val="008333BB"/>
    <w:rsid w:val="0083417A"/>
    <w:rsid w:val="00834512"/>
    <w:rsid w:val="008349E7"/>
    <w:rsid w:val="0083502E"/>
    <w:rsid w:val="008350E9"/>
    <w:rsid w:val="00835A6E"/>
    <w:rsid w:val="00835B82"/>
    <w:rsid w:val="00836133"/>
    <w:rsid w:val="0083657B"/>
    <w:rsid w:val="00836916"/>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7AB"/>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9FF"/>
    <w:rsid w:val="00866BFD"/>
    <w:rsid w:val="00866FEA"/>
    <w:rsid w:val="00867255"/>
    <w:rsid w:val="008678F0"/>
    <w:rsid w:val="00870018"/>
    <w:rsid w:val="00870637"/>
    <w:rsid w:val="00870793"/>
    <w:rsid w:val="008707D1"/>
    <w:rsid w:val="00870869"/>
    <w:rsid w:val="008708B4"/>
    <w:rsid w:val="00870A1C"/>
    <w:rsid w:val="00871029"/>
    <w:rsid w:val="00871096"/>
    <w:rsid w:val="00871171"/>
    <w:rsid w:val="008711F8"/>
    <w:rsid w:val="00871372"/>
    <w:rsid w:val="00871D14"/>
    <w:rsid w:val="008722B0"/>
    <w:rsid w:val="00872487"/>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ED6"/>
    <w:rsid w:val="00884255"/>
    <w:rsid w:val="0088425B"/>
    <w:rsid w:val="00884AD8"/>
    <w:rsid w:val="00884CDF"/>
    <w:rsid w:val="0088579F"/>
    <w:rsid w:val="00885D5D"/>
    <w:rsid w:val="00885EC9"/>
    <w:rsid w:val="00885F46"/>
    <w:rsid w:val="00885F7A"/>
    <w:rsid w:val="00886223"/>
    <w:rsid w:val="0088651F"/>
    <w:rsid w:val="0088697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E2"/>
    <w:rsid w:val="008A42D8"/>
    <w:rsid w:val="008A457F"/>
    <w:rsid w:val="008A4DAC"/>
    <w:rsid w:val="008A4E04"/>
    <w:rsid w:val="008A53C3"/>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92"/>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8C6"/>
    <w:rsid w:val="008B6E5C"/>
    <w:rsid w:val="008B6EEA"/>
    <w:rsid w:val="008C0027"/>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84"/>
    <w:rsid w:val="008F1CF8"/>
    <w:rsid w:val="008F211C"/>
    <w:rsid w:val="008F2201"/>
    <w:rsid w:val="008F2A8C"/>
    <w:rsid w:val="008F2AE7"/>
    <w:rsid w:val="008F3069"/>
    <w:rsid w:val="008F35F6"/>
    <w:rsid w:val="008F368F"/>
    <w:rsid w:val="008F3D2D"/>
    <w:rsid w:val="008F3D7C"/>
    <w:rsid w:val="008F3DC9"/>
    <w:rsid w:val="008F4107"/>
    <w:rsid w:val="008F4B0F"/>
    <w:rsid w:val="008F4BFE"/>
    <w:rsid w:val="008F4E3F"/>
    <w:rsid w:val="008F5406"/>
    <w:rsid w:val="008F5461"/>
    <w:rsid w:val="008F5866"/>
    <w:rsid w:val="008F595E"/>
    <w:rsid w:val="008F5EAD"/>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805"/>
    <w:rsid w:val="00912A63"/>
    <w:rsid w:val="00912A96"/>
    <w:rsid w:val="00912F6D"/>
    <w:rsid w:val="00913AF7"/>
    <w:rsid w:val="00913B67"/>
    <w:rsid w:val="00913EAE"/>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5E14"/>
    <w:rsid w:val="0091610F"/>
    <w:rsid w:val="009161BA"/>
    <w:rsid w:val="00917E0B"/>
    <w:rsid w:val="0092078E"/>
    <w:rsid w:val="00920848"/>
    <w:rsid w:val="00920B0E"/>
    <w:rsid w:val="00921530"/>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00A"/>
    <w:rsid w:val="00953424"/>
    <w:rsid w:val="009535B7"/>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E9"/>
    <w:rsid w:val="00956957"/>
    <w:rsid w:val="009573C6"/>
    <w:rsid w:val="009573C8"/>
    <w:rsid w:val="00957487"/>
    <w:rsid w:val="00957B6B"/>
    <w:rsid w:val="00957D9C"/>
    <w:rsid w:val="00957E2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757"/>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C4D"/>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B9C"/>
    <w:rsid w:val="00983BD1"/>
    <w:rsid w:val="00983C41"/>
    <w:rsid w:val="00984206"/>
    <w:rsid w:val="00984235"/>
    <w:rsid w:val="00984C8E"/>
    <w:rsid w:val="00984E26"/>
    <w:rsid w:val="0098511E"/>
    <w:rsid w:val="00985133"/>
    <w:rsid w:val="0098541D"/>
    <w:rsid w:val="0098582F"/>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3075"/>
    <w:rsid w:val="009930C0"/>
    <w:rsid w:val="0099324C"/>
    <w:rsid w:val="00993627"/>
    <w:rsid w:val="0099367D"/>
    <w:rsid w:val="009936F0"/>
    <w:rsid w:val="009938ED"/>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812"/>
    <w:rsid w:val="009A5EF9"/>
    <w:rsid w:val="009A6127"/>
    <w:rsid w:val="009A62DC"/>
    <w:rsid w:val="009A637B"/>
    <w:rsid w:val="009A6456"/>
    <w:rsid w:val="009A6C74"/>
    <w:rsid w:val="009A6EE7"/>
    <w:rsid w:val="009A7154"/>
    <w:rsid w:val="009A78D1"/>
    <w:rsid w:val="009A7DFB"/>
    <w:rsid w:val="009A7E08"/>
    <w:rsid w:val="009B003C"/>
    <w:rsid w:val="009B03D3"/>
    <w:rsid w:val="009B1823"/>
    <w:rsid w:val="009B1E6C"/>
    <w:rsid w:val="009B2E47"/>
    <w:rsid w:val="009B3685"/>
    <w:rsid w:val="009B3745"/>
    <w:rsid w:val="009B3C79"/>
    <w:rsid w:val="009B3D47"/>
    <w:rsid w:val="009B4250"/>
    <w:rsid w:val="009B4821"/>
    <w:rsid w:val="009B4C1C"/>
    <w:rsid w:val="009B4C24"/>
    <w:rsid w:val="009B5821"/>
    <w:rsid w:val="009B63EA"/>
    <w:rsid w:val="009B70E9"/>
    <w:rsid w:val="009B7564"/>
    <w:rsid w:val="009B7BB7"/>
    <w:rsid w:val="009B7D5C"/>
    <w:rsid w:val="009B7FFA"/>
    <w:rsid w:val="009C00EF"/>
    <w:rsid w:val="009C0BC1"/>
    <w:rsid w:val="009C0DBE"/>
    <w:rsid w:val="009C1035"/>
    <w:rsid w:val="009C1240"/>
    <w:rsid w:val="009C19BC"/>
    <w:rsid w:val="009C19D2"/>
    <w:rsid w:val="009C1BF9"/>
    <w:rsid w:val="009C1D4B"/>
    <w:rsid w:val="009C1E0C"/>
    <w:rsid w:val="009C206F"/>
    <w:rsid w:val="009C281C"/>
    <w:rsid w:val="009C2AB0"/>
    <w:rsid w:val="009C2B1C"/>
    <w:rsid w:val="009C2EC6"/>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3E93"/>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4F1"/>
    <w:rsid w:val="009F16B5"/>
    <w:rsid w:val="009F187B"/>
    <w:rsid w:val="009F1933"/>
    <w:rsid w:val="009F26C0"/>
    <w:rsid w:val="009F2A94"/>
    <w:rsid w:val="009F2AAF"/>
    <w:rsid w:val="009F2E7E"/>
    <w:rsid w:val="009F3A4B"/>
    <w:rsid w:val="009F4196"/>
    <w:rsid w:val="009F41E1"/>
    <w:rsid w:val="009F4375"/>
    <w:rsid w:val="009F483A"/>
    <w:rsid w:val="009F4F05"/>
    <w:rsid w:val="009F4FA3"/>
    <w:rsid w:val="009F5606"/>
    <w:rsid w:val="009F5902"/>
    <w:rsid w:val="009F5CA4"/>
    <w:rsid w:val="009F6410"/>
    <w:rsid w:val="009F6457"/>
    <w:rsid w:val="009F7169"/>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4EE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951"/>
    <w:rsid w:val="00A10B48"/>
    <w:rsid w:val="00A114B5"/>
    <w:rsid w:val="00A115BF"/>
    <w:rsid w:val="00A116E5"/>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79E"/>
    <w:rsid w:val="00A2104B"/>
    <w:rsid w:val="00A210E9"/>
    <w:rsid w:val="00A218AE"/>
    <w:rsid w:val="00A21A9D"/>
    <w:rsid w:val="00A21AAA"/>
    <w:rsid w:val="00A21E51"/>
    <w:rsid w:val="00A2208A"/>
    <w:rsid w:val="00A22132"/>
    <w:rsid w:val="00A22207"/>
    <w:rsid w:val="00A22389"/>
    <w:rsid w:val="00A2260A"/>
    <w:rsid w:val="00A22664"/>
    <w:rsid w:val="00A23243"/>
    <w:rsid w:val="00A23590"/>
    <w:rsid w:val="00A2384B"/>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AD2"/>
    <w:rsid w:val="00A31E88"/>
    <w:rsid w:val="00A321EE"/>
    <w:rsid w:val="00A3226E"/>
    <w:rsid w:val="00A32284"/>
    <w:rsid w:val="00A325C2"/>
    <w:rsid w:val="00A325CC"/>
    <w:rsid w:val="00A327E2"/>
    <w:rsid w:val="00A329BB"/>
    <w:rsid w:val="00A32A44"/>
    <w:rsid w:val="00A32C37"/>
    <w:rsid w:val="00A3331F"/>
    <w:rsid w:val="00A3393A"/>
    <w:rsid w:val="00A34685"/>
    <w:rsid w:val="00A34AFB"/>
    <w:rsid w:val="00A34BE5"/>
    <w:rsid w:val="00A34DA0"/>
    <w:rsid w:val="00A34F3C"/>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CA0"/>
    <w:rsid w:val="00A46F5A"/>
    <w:rsid w:val="00A46FAD"/>
    <w:rsid w:val="00A47B4B"/>
    <w:rsid w:val="00A5044D"/>
    <w:rsid w:val="00A509DE"/>
    <w:rsid w:val="00A50B00"/>
    <w:rsid w:val="00A50D49"/>
    <w:rsid w:val="00A511FB"/>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F6F"/>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2"/>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34F"/>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4D67"/>
    <w:rsid w:val="00AB513E"/>
    <w:rsid w:val="00AB51DA"/>
    <w:rsid w:val="00AB53BA"/>
    <w:rsid w:val="00AB559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81A"/>
    <w:rsid w:val="00AC2D4E"/>
    <w:rsid w:val="00AC3084"/>
    <w:rsid w:val="00AC3431"/>
    <w:rsid w:val="00AC34D7"/>
    <w:rsid w:val="00AC38E9"/>
    <w:rsid w:val="00AC404F"/>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4B7"/>
    <w:rsid w:val="00AE169D"/>
    <w:rsid w:val="00AE19D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94C"/>
    <w:rsid w:val="00AF0FFE"/>
    <w:rsid w:val="00AF1414"/>
    <w:rsid w:val="00AF14DF"/>
    <w:rsid w:val="00AF15C3"/>
    <w:rsid w:val="00AF19CD"/>
    <w:rsid w:val="00AF1DE5"/>
    <w:rsid w:val="00AF25F3"/>
    <w:rsid w:val="00AF28B0"/>
    <w:rsid w:val="00AF2DED"/>
    <w:rsid w:val="00AF3560"/>
    <w:rsid w:val="00AF3C80"/>
    <w:rsid w:val="00AF3C8C"/>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6BD0"/>
    <w:rsid w:val="00AF7363"/>
    <w:rsid w:val="00AF738A"/>
    <w:rsid w:val="00AF7E8D"/>
    <w:rsid w:val="00AF7F09"/>
    <w:rsid w:val="00AF7F0E"/>
    <w:rsid w:val="00B0015C"/>
    <w:rsid w:val="00B002BA"/>
    <w:rsid w:val="00B00306"/>
    <w:rsid w:val="00B00521"/>
    <w:rsid w:val="00B0086C"/>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4F2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B64"/>
    <w:rsid w:val="00B13003"/>
    <w:rsid w:val="00B13123"/>
    <w:rsid w:val="00B137BE"/>
    <w:rsid w:val="00B13829"/>
    <w:rsid w:val="00B13F1F"/>
    <w:rsid w:val="00B14251"/>
    <w:rsid w:val="00B147CC"/>
    <w:rsid w:val="00B14994"/>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632"/>
    <w:rsid w:val="00B2571D"/>
    <w:rsid w:val="00B2588A"/>
    <w:rsid w:val="00B25A0E"/>
    <w:rsid w:val="00B25A70"/>
    <w:rsid w:val="00B25AB2"/>
    <w:rsid w:val="00B25BD8"/>
    <w:rsid w:val="00B25E1D"/>
    <w:rsid w:val="00B25F9A"/>
    <w:rsid w:val="00B2613A"/>
    <w:rsid w:val="00B263BE"/>
    <w:rsid w:val="00B2683D"/>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44A"/>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3BC"/>
    <w:rsid w:val="00B5370C"/>
    <w:rsid w:val="00B538FF"/>
    <w:rsid w:val="00B53EF5"/>
    <w:rsid w:val="00B542BA"/>
    <w:rsid w:val="00B545DD"/>
    <w:rsid w:val="00B54989"/>
    <w:rsid w:val="00B54CC5"/>
    <w:rsid w:val="00B553CF"/>
    <w:rsid w:val="00B555B8"/>
    <w:rsid w:val="00B55ACA"/>
    <w:rsid w:val="00B561BD"/>
    <w:rsid w:val="00B566E0"/>
    <w:rsid w:val="00B5685D"/>
    <w:rsid w:val="00B56E91"/>
    <w:rsid w:val="00B56F22"/>
    <w:rsid w:val="00B574BA"/>
    <w:rsid w:val="00B57861"/>
    <w:rsid w:val="00B57A9C"/>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9"/>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19"/>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E85"/>
    <w:rsid w:val="00B85F67"/>
    <w:rsid w:val="00B86557"/>
    <w:rsid w:val="00B86D87"/>
    <w:rsid w:val="00B87AF3"/>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85"/>
    <w:rsid w:val="00B96DA2"/>
    <w:rsid w:val="00B977E6"/>
    <w:rsid w:val="00BA067F"/>
    <w:rsid w:val="00BA0B82"/>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A56"/>
    <w:rsid w:val="00BA4C70"/>
    <w:rsid w:val="00BA4CF4"/>
    <w:rsid w:val="00BA54FB"/>
    <w:rsid w:val="00BA5C97"/>
    <w:rsid w:val="00BA5EFB"/>
    <w:rsid w:val="00BA6230"/>
    <w:rsid w:val="00BA659A"/>
    <w:rsid w:val="00BA68C1"/>
    <w:rsid w:val="00BA6D50"/>
    <w:rsid w:val="00BA712E"/>
    <w:rsid w:val="00BA7423"/>
    <w:rsid w:val="00BA7688"/>
    <w:rsid w:val="00BA7EB0"/>
    <w:rsid w:val="00BB007A"/>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86D"/>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6A3"/>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A7"/>
    <w:rsid w:val="00BF04B1"/>
    <w:rsid w:val="00BF0963"/>
    <w:rsid w:val="00BF0A66"/>
    <w:rsid w:val="00BF0CB3"/>
    <w:rsid w:val="00BF10D2"/>
    <w:rsid w:val="00BF10D6"/>
    <w:rsid w:val="00BF120B"/>
    <w:rsid w:val="00BF1309"/>
    <w:rsid w:val="00BF153C"/>
    <w:rsid w:val="00BF18B9"/>
    <w:rsid w:val="00BF1B70"/>
    <w:rsid w:val="00BF1FA2"/>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C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3E"/>
    <w:rsid w:val="00C14EF8"/>
    <w:rsid w:val="00C15135"/>
    <w:rsid w:val="00C15902"/>
    <w:rsid w:val="00C159ED"/>
    <w:rsid w:val="00C15D8C"/>
    <w:rsid w:val="00C16386"/>
    <w:rsid w:val="00C165C6"/>
    <w:rsid w:val="00C1662C"/>
    <w:rsid w:val="00C16813"/>
    <w:rsid w:val="00C16B16"/>
    <w:rsid w:val="00C16B6A"/>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2B2"/>
    <w:rsid w:val="00C226CE"/>
    <w:rsid w:val="00C22703"/>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758"/>
    <w:rsid w:val="00C34BDB"/>
    <w:rsid w:val="00C34C05"/>
    <w:rsid w:val="00C34D4B"/>
    <w:rsid w:val="00C34D69"/>
    <w:rsid w:val="00C34F16"/>
    <w:rsid w:val="00C351D2"/>
    <w:rsid w:val="00C3566B"/>
    <w:rsid w:val="00C35B23"/>
    <w:rsid w:val="00C36050"/>
    <w:rsid w:val="00C361B0"/>
    <w:rsid w:val="00C367B9"/>
    <w:rsid w:val="00C36DAD"/>
    <w:rsid w:val="00C37050"/>
    <w:rsid w:val="00C37CA6"/>
    <w:rsid w:val="00C37F8D"/>
    <w:rsid w:val="00C4018E"/>
    <w:rsid w:val="00C404D5"/>
    <w:rsid w:val="00C40841"/>
    <w:rsid w:val="00C40B7D"/>
    <w:rsid w:val="00C40CD4"/>
    <w:rsid w:val="00C41057"/>
    <w:rsid w:val="00C411E2"/>
    <w:rsid w:val="00C41D2B"/>
    <w:rsid w:val="00C41E8D"/>
    <w:rsid w:val="00C42130"/>
    <w:rsid w:val="00C42784"/>
    <w:rsid w:val="00C429E1"/>
    <w:rsid w:val="00C42E80"/>
    <w:rsid w:val="00C4301B"/>
    <w:rsid w:val="00C439F0"/>
    <w:rsid w:val="00C43CE7"/>
    <w:rsid w:val="00C44189"/>
    <w:rsid w:val="00C447FB"/>
    <w:rsid w:val="00C44F96"/>
    <w:rsid w:val="00C44FF2"/>
    <w:rsid w:val="00C4587D"/>
    <w:rsid w:val="00C45C66"/>
    <w:rsid w:val="00C464A1"/>
    <w:rsid w:val="00C46C33"/>
    <w:rsid w:val="00C470AA"/>
    <w:rsid w:val="00C476E4"/>
    <w:rsid w:val="00C47AE8"/>
    <w:rsid w:val="00C47B93"/>
    <w:rsid w:val="00C47BDE"/>
    <w:rsid w:val="00C47EC4"/>
    <w:rsid w:val="00C508B7"/>
    <w:rsid w:val="00C509D3"/>
    <w:rsid w:val="00C510B8"/>
    <w:rsid w:val="00C5144D"/>
    <w:rsid w:val="00C51696"/>
    <w:rsid w:val="00C5193F"/>
    <w:rsid w:val="00C51D11"/>
    <w:rsid w:val="00C51D30"/>
    <w:rsid w:val="00C51F21"/>
    <w:rsid w:val="00C521CD"/>
    <w:rsid w:val="00C5257E"/>
    <w:rsid w:val="00C52670"/>
    <w:rsid w:val="00C52DD4"/>
    <w:rsid w:val="00C531B4"/>
    <w:rsid w:val="00C532F9"/>
    <w:rsid w:val="00C5334F"/>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169"/>
    <w:rsid w:val="00C633AB"/>
    <w:rsid w:val="00C6343A"/>
    <w:rsid w:val="00C636B0"/>
    <w:rsid w:val="00C64849"/>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0"/>
    <w:rsid w:val="00C7040D"/>
    <w:rsid w:val="00C70B8C"/>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0D4"/>
    <w:rsid w:val="00C84231"/>
    <w:rsid w:val="00C847C8"/>
    <w:rsid w:val="00C84D5A"/>
    <w:rsid w:val="00C85034"/>
    <w:rsid w:val="00C8534D"/>
    <w:rsid w:val="00C85F12"/>
    <w:rsid w:val="00C86379"/>
    <w:rsid w:val="00C86481"/>
    <w:rsid w:val="00C864DB"/>
    <w:rsid w:val="00C8669B"/>
    <w:rsid w:val="00C86A4C"/>
    <w:rsid w:val="00C870BA"/>
    <w:rsid w:val="00C8781D"/>
    <w:rsid w:val="00C878E9"/>
    <w:rsid w:val="00C87AF9"/>
    <w:rsid w:val="00C901A9"/>
    <w:rsid w:val="00C9047A"/>
    <w:rsid w:val="00C905AC"/>
    <w:rsid w:val="00C9065E"/>
    <w:rsid w:val="00C90912"/>
    <w:rsid w:val="00C90B43"/>
    <w:rsid w:val="00C90C65"/>
    <w:rsid w:val="00C90C82"/>
    <w:rsid w:val="00C90F7A"/>
    <w:rsid w:val="00C911EF"/>
    <w:rsid w:val="00C91450"/>
    <w:rsid w:val="00C91CFB"/>
    <w:rsid w:val="00C91FAC"/>
    <w:rsid w:val="00C9220C"/>
    <w:rsid w:val="00C922C5"/>
    <w:rsid w:val="00C92352"/>
    <w:rsid w:val="00C923B7"/>
    <w:rsid w:val="00C927AB"/>
    <w:rsid w:val="00C92C2A"/>
    <w:rsid w:val="00C9318C"/>
    <w:rsid w:val="00C93297"/>
    <w:rsid w:val="00C93543"/>
    <w:rsid w:val="00C94051"/>
    <w:rsid w:val="00C945EC"/>
    <w:rsid w:val="00C94650"/>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827"/>
    <w:rsid w:val="00CA3DB2"/>
    <w:rsid w:val="00CA41A3"/>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655"/>
    <w:rsid w:val="00CB27D1"/>
    <w:rsid w:val="00CB299C"/>
    <w:rsid w:val="00CB2BBA"/>
    <w:rsid w:val="00CB2E2D"/>
    <w:rsid w:val="00CB35ED"/>
    <w:rsid w:val="00CB39EB"/>
    <w:rsid w:val="00CB41E7"/>
    <w:rsid w:val="00CB42F8"/>
    <w:rsid w:val="00CB480A"/>
    <w:rsid w:val="00CB4FA5"/>
    <w:rsid w:val="00CB5008"/>
    <w:rsid w:val="00CB58DD"/>
    <w:rsid w:val="00CB59CB"/>
    <w:rsid w:val="00CB5CF1"/>
    <w:rsid w:val="00CB6343"/>
    <w:rsid w:val="00CB6517"/>
    <w:rsid w:val="00CB7648"/>
    <w:rsid w:val="00CB797B"/>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315"/>
    <w:rsid w:val="00CC728B"/>
    <w:rsid w:val="00CC7356"/>
    <w:rsid w:val="00CC74D5"/>
    <w:rsid w:val="00CC74E5"/>
    <w:rsid w:val="00CC7A6D"/>
    <w:rsid w:val="00CC7DF5"/>
    <w:rsid w:val="00CD04B6"/>
    <w:rsid w:val="00CD0740"/>
    <w:rsid w:val="00CD0768"/>
    <w:rsid w:val="00CD0822"/>
    <w:rsid w:val="00CD0B87"/>
    <w:rsid w:val="00CD0E01"/>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291"/>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569"/>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755"/>
    <w:rsid w:val="00CF495B"/>
    <w:rsid w:val="00CF4B3B"/>
    <w:rsid w:val="00CF4F02"/>
    <w:rsid w:val="00CF4F88"/>
    <w:rsid w:val="00CF5EE9"/>
    <w:rsid w:val="00CF61A3"/>
    <w:rsid w:val="00CF66DE"/>
    <w:rsid w:val="00CF676B"/>
    <w:rsid w:val="00CF6848"/>
    <w:rsid w:val="00CF6AF3"/>
    <w:rsid w:val="00CF6C9A"/>
    <w:rsid w:val="00CF74F6"/>
    <w:rsid w:val="00CF76AE"/>
    <w:rsid w:val="00CF7CCF"/>
    <w:rsid w:val="00CF7D8D"/>
    <w:rsid w:val="00D00096"/>
    <w:rsid w:val="00D0033A"/>
    <w:rsid w:val="00D00522"/>
    <w:rsid w:val="00D00B22"/>
    <w:rsid w:val="00D00FCA"/>
    <w:rsid w:val="00D017EE"/>
    <w:rsid w:val="00D01C73"/>
    <w:rsid w:val="00D021B4"/>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27F"/>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4D0C"/>
    <w:rsid w:val="00D1552A"/>
    <w:rsid w:val="00D15D9D"/>
    <w:rsid w:val="00D1624D"/>
    <w:rsid w:val="00D16996"/>
    <w:rsid w:val="00D17869"/>
    <w:rsid w:val="00D1792B"/>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02C"/>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3CED"/>
    <w:rsid w:val="00D3410B"/>
    <w:rsid w:val="00D344C9"/>
    <w:rsid w:val="00D358B2"/>
    <w:rsid w:val="00D359BB"/>
    <w:rsid w:val="00D35AF0"/>
    <w:rsid w:val="00D35FCC"/>
    <w:rsid w:val="00D3609F"/>
    <w:rsid w:val="00D3610A"/>
    <w:rsid w:val="00D366C8"/>
    <w:rsid w:val="00D36885"/>
    <w:rsid w:val="00D368C6"/>
    <w:rsid w:val="00D36C8E"/>
    <w:rsid w:val="00D36D5A"/>
    <w:rsid w:val="00D37A26"/>
    <w:rsid w:val="00D37C2D"/>
    <w:rsid w:val="00D4039F"/>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BEF"/>
    <w:rsid w:val="00D42D5D"/>
    <w:rsid w:val="00D43888"/>
    <w:rsid w:val="00D4429F"/>
    <w:rsid w:val="00D44A5C"/>
    <w:rsid w:val="00D45B68"/>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D11"/>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326"/>
    <w:rsid w:val="00D7643F"/>
    <w:rsid w:val="00D7648B"/>
    <w:rsid w:val="00D769F0"/>
    <w:rsid w:val="00D76E0D"/>
    <w:rsid w:val="00D76E83"/>
    <w:rsid w:val="00D771C9"/>
    <w:rsid w:val="00D778A3"/>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655"/>
    <w:rsid w:val="00DA5CA9"/>
    <w:rsid w:val="00DA5E7E"/>
    <w:rsid w:val="00DA714A"/>
    <w:rsid w:val="00DA71AF"/>
    <w:rsid w:val="00DA727D"/>
    <w:rsid w:val="00DA7A85"/>
    <w:rsid w:val="00DA7BC7"/>
    <w:rsid w:val="00DA7E4C"/>
    <w:rsid w:val="00DA7EC1"/>
    <w:rsid w:val="00DB009D"/>
    <w:rsid w:val="00DB0564"/>
    <w:rsid w:val="00DB0666"/>
    <w:rsid w:val="00DB0D5D"/>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B13"/>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549"/>
    <w:rsid w:val="00DC367D"/>
    <w:rsid w:val="00DC3DE4"/>
    <w:rsid w:val="00DC4D82"/>
    <w:rsid w:val="00DC5015"/>
    <w:rsid w:val="00DC522F"/>
    <w:rsid w:val="00DC588E"/>
    <w:rsid w:val="00DC5E7A"/>
    <w:rsid w:val="00DC6035"/>
    <w:rsid w:val="00DC65D8"/>
    <w:rsid w:val="00DC6870"/>
    <w:rsid w:val="00DC69C6"/>
    <w:rsid w:val="00DC6A94"/>
    <w:rsid w:val="00DC6E29"/>
    <w:rsid w:val="00DC73C7"/>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3C20"/>
    <w:rsid w:val="00DD430B"/>
    <w:rsid w:val="00DD49D3"/>
    <w:rsid w:val="00DD49E9"/>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246E"/>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238"/>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3CB4"/>
    <w:rsid w:val="00E0401E"/>
    <w:rsid w:val="00E04234"/>
    <w:rsid w:val="00E046C1"/>
    <w:rsid w:val="00E049EC"/>
    <w:rsid w:val="00E05A43"/>
    <w:rsid w:val="00E05FC4"/>
    <w:rsid w:val="00E06977"/>
    <w:rsid w:val="00E06AF4"/>
    <w:rsid w:val="00E06F6A"/>
    <w:rsid w:val="00E073C8"/>
    <w:rsid w:val="00E07686"/>
    <w:rsid w:val="00E07939"/>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4B4A"/>
    <w:rsid w:val="00E150B1"/>
    <w:rsid w:val="00E15352"/>
    <w:rsid w:val="00E153A7"/>
    <w:rsid w:val="00E154A1"/>
    <w:rsid w:val="00E15ED2"/>
    <w:rsid w:val="00E164E8"/>
    <w:rsid w:val="00E1654E"/>
    <w:rsid w:val="00E16704"/>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AAC"/>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0DA1"/>
    <w:rsid w:val="00E414CB"/>
    <w:rsid w:val="00E41BAC"/>
    <w:rsid w:val="00E42532"/>
    <w:rsid w:val="00E42D71"/>
    <w:rsid w:val="00E430BF"/>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1C0"/>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E7"/>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4BD"/>
    <w:rsid w:val="00E74B5A"/>
    <w:rsid w:val="00E7524F"/>
    <w:rsid w:val="00E7556D"/>
    <w:rsid w:val="00E75693"/>
    <w:rsid w:val="00E756FB"/>
    <w:rsid w:val="00E75918"/>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50"/>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97DC5"/>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2B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2F4"/>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EB2"/>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0A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0E"/>
    <w:rsid w:val="00EE18BB"/>
    <w:rsid w:val="00EE1938"/>
    <w:rsid w:val="00EE1CDA"/>
    <w:rsid w:val="00EE24B7"/>
    <w:rsid w:val="00EE286B"/>
    <w:rsid w:val="00EE2AAB"/>
    <w:rsid w:val="00EE3196"/>
    <w:rsid w:val="00EE3203"/>
    <w:rsid w:val="00EE3318"/>
    <w:rsid w:val="00EE33A6"/>
    <w:rsid w:val="00EE3608"/>
    <w:rsid w:val="00EE3DCB"/>
    <w:rsid w:val="00EE4825"/>
    <w:rsid w:val="00EE5112"/>
    <w:rsid w:val="00EE58F6"/>
    <w:rsid w:val="00EE62B4"/>
    <w:rsid w:val="00EE636D"/>
    <w:rsid w:val="00EE6678"/>
    <w:rsid w:val="00EE66B1"/>
    <w:rsid w:val="00EE687C"/>
    <w:rsid w:val="00EE751B"/>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5DD"/>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3DB"/>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4EA5"/>
    <w:rsid w:val="00F05EED"/>
    <w:rsid w:val="00F068D2"/>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0E"/>
    <w:rsid w:val="00F171EF"/>
    <w:rsid w:val="00F17A8F"/>
    <w:rsid w:val="00F17D56"/>
    <w:rsid w:val="00F20046"/>
    <w:rsid w:val="00F20242"/>
    <w:rsid w:val="00F20310"/>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F52"/>
    <w:rsid w:val="00F351DE"/>
    <w:rsid w:val="00F3521B"/>
    <w:rsid w:val="00F35561"/>
    <w:rsid w:val="00F35865"/>
    <w:rsid w:val="00F35E92"/>
    <w:rsid w:val="00F360BA"/>
    <w:rsid w:val="00F366CE"/>
    <w:rsid w:val="00F369FF"/>
    <w:rsid w:val="00F377A2"/>
    <w:rsid w:val="00F37922"/>
    <w:rsid w:val="00F37AEF"/>
    <w:rsid w:val="00F37DC6"/>
    <w:rsid w:val="00F37E70"/>
    <w:rsid w:val="00F40C88"/>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192"/>
    <w:rsid w:val="00F542D8"/>
    <w:rsid w:val="00F54460"/>
    <w:rsid w:val="00F548C8"/>
    <w:rsid w:val="00F54B39"/>
    <w:rsid w:val="00F550B5"/>
    <w:rsid w:val="00F553D1"/>
    <w:rsid w:val="00F55410"/>
    <w:rsid w:val="00F55589"/>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24C"/>
    <w:rsid w:val="00F74664"/>
    <w:rsid w:val="00F74791"/>
    <w:rsid w:val="00F747FD"/>
    <w:rsid w:val="00F74A7A"/>
    <w:rsid w:val="00F75057"/>
    <w:rsid w:val="00F75C0B"/>
    <w:rsid w:val="00F763DF"/>
    <w:rsid w:val="00F77028"/>
    <w:rsid w:val="00F7792A"/>
    <w:rsid w:val="00F77A6F"/>
    <w:rsid w:val="00F77C47"/>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4AD"/>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243"/>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8E0"/>
    <w:rsid w:val="00FA4EDE"/>
    <w:rsid w:val="00FA50E8"/>
    <w:rsid w:val="00FA526F"/>
    <w:rsid w:val="00FA53C1"/>
    <w:rsid w:val="00FA5527"/>
    <w:rsid w:val="00FA558C"/>
    <w:rsid w:val="00FA5710"/>
    <w:rsid w:val="00FA5871"/>
    <w:rsid w:val="00FA589E"/>
    <w:rsid w:val="00FA5909"/>
    <w:rsid w:val="00FA5A96"/>
    <w:rsid w:val="00FA5DCB"/>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C9B"/>
    <w:rsid w:val="00FC6D8C"/>
    <w:rsid w:val="00FC6DA4"/>
    <w:rsid w:val="00FC791E"/>
    <w:rsid w:val="00FC7F93"/>
    <w:rsid w:val="00FD10D2"/>
    <w:rsid w:val="00FD235B"/>
    <w:rsid w:val="00FD2804"/>
    <w:rsid w:val="00FD282A"/>
    <w:rsid w:val="00FD2A71"/>
    <w:rsid w:val="00FD3124"/>
    <w:rsid w:val="00FD3905"/>
    <w:rsid w:val="00FD49E9"/>
    <w:rsid w:val="00FD4CC0"/>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88"/>
    <w:rsid w:val="00FE1EC0"/>
    <w:rsid w:val="00FE22FE"/>
    <w:rsid w:val="00FE2B7B"/>
    <w:rsid w:val="00FE3100"/>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B7"/>
    <w:rsid w:val="00FF2A88"/>
    <w:rsid w:val="00FF303D"/>
    <w:rsid w:val="00FF37C5"/>
    <w:rsid w:val="00FF3A12"/>
    <w:rsid w:val="00FF3C0B"/>
    <w:rsid w:val="00FF3CFC"/>
    <w:rsid w:val="00FF40CB"/>
    <w:rsid w:val="00FF43AF"/>
    <w:rsid w:val="00FF48E0"/>
    <w:rsid w:val="00FF5026"/>
    <w:rsid w:val="00FF5173"/>
    <w:rsid w:val="00FF51D0"/>
    <w:rsid w:val="00FF52CC"/>
    <w:rsid w:val="00FF52E3"/>
    <w:rsid w:val="00FF56EB"/>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105EFB"/>
    <w:pPr>
      <w:overflowPunct/>
      <w:autoSpaceDE/>
      <w:autoSpaceDN/>
      <w:adjustRightInd/>
      <w:spacing w:after="120"/>
      <w:textAlignment w:val="auto"/>
    </w:pPr>
    <w:rPr>
      <w:rFonts w:eastAsia="Calibri"/>
      <w:szCs w:val="22"/>
      <w:lang w:val="en-GB"/>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ferenceChar">
    <w:name w:val="Reference Char"/>
    <w:link w:val="Reference"/>
    <w:rsid w:val="007429CA"/>
    <w:rPr>
      <w:rFonts w:ascii="Times New Roman" w:hAnsi="Times New Roman"/>
      <w:lang w:eastAsia="ar-SA"/>
    </w:rPr>
  </w:style>
  <w:style w:type="paragraph" w:styleId="TableofFigures">
    <w:name w:val="table of figures"/>
    <w:basedOn w:val="Normal"/>
    <w:next w:val="Normal"/>
    <w:uiPriority w:val="99"/>
    <w:unhideWhenUsed/>
    <w:rsid w:val="003B4AAF"/>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673478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3903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18895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932265">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HR33RHYHUWRF-4-6168</_dlc_DocId>
    <_dlc_DocIdUrl xmlns="c06861ca-3f08-4d07-bff7-bb15bac121f4">
      <Url>https://projects.qualcomm.com/sites/pentari/_layouts/15/DocIdRedir.aspx?ID=HR33RHYHUWRF-4-6168</Url>
      <Description>HR33RHYHUWRF-4-6168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EB27AE8-ACEC-4183-B602-8AF9AFD7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7458</Words>
  <Characters>42512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49871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Peter Ang</cp:lastModifiedBy>
  <cp:revision>3</cp:revision>
  <cp:lastPrinted>2014-11-07T05:38:00Z</cp:lastPrinted>
  <dcterms:created xsi:type="dcterms:W3CDTF">2017-11-18T06:15:00Z</dcterms:created>
  <dcterms:modified xsi:type="dcterms:W3CDTF">2017-11-18T06:15:00Z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90af0333-aae4-4d1c-bfbd-7ff7c67d8086</vt:lpwstr>
  </property>
</Properties>
</file>